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E6" w:rsidRPr="00CC24E8" w:rsidRDefault="005724E9" w:rsidP="00636762">
      <w:pPr>
        <w:spacing w:line="264" w:lineRule="auto"/>
        <w:rPr>
          <w:rFonts w:asciiTheme="minorHAnsi" w:hAnsiTheme="minorHAnsi" w:cs="Arial"/>
          <w:color w:val="3366FF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An </w:t>
      </w:r>
      <w:r w:rsidR="00847291" w:rsidRPr="00636762">
        <w:rPr>
          <w:rFonts w:asciiTheme="minorHAnsi" w:hAnsiTheme="minorHAnsi" w:cs="Arial"/>
          <w:sz w:val="22"/>
          <w:szCs w:val="22"/>
          <w:lang w:val="de-DE"/>
        </w:rPr>
        <w:t>das</w:t>
      </w: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 </w:t>
      </w:r>
      <w:r w:rsidR="00A656D7" w:rsidRPr="00636762">
        <w:rPr>
          <w:rFonts w:asciiTheme="minorHAnsi" w:hAnsiTheme="minorHAnsi" w:cs="Arial"/>
          <w:sz w:val="22"/>
          <w:szCs w:val="22"/>
          <w:lang w:val="de-DE"/>
        </w:rPr>
        <w:br/>
      </w:r>
      <w:hyperlink r:id="rId5" w:history="1">
        <w:r w:rsidR="00847291" w:rsidRPr="00691F27">
          <w:rPr>
            <w:rFonts w:asciiTheme="minorHAnsi" w:hAnsiTheme="minorHAnsi"/>
            <w:color w:val="3366FF"/>
            <w:sz w:val="22"/>
            <w:szCs w:val="22"/>
            <w:lang w:val="de-DE"/>
          </w:rPr>
          <w:t>referat-inklusion@provinz.bz.it</w:t>
        </w:r>
      </w:hyperlink>
    </w:p>
    <w:p w:rsidR="00A656D7" w:rsidRPr="00636762" w:rsidRDefault="005724E9" w:rsidP="00636762">
      <w:pPr>
        <w:spacing w:line="264" w:lineRule="auto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ausschließlich </w:t>
      </w:r>
      <w:r w:rsidR="00CE5414" w:rsidRPr="00636762">
        <w:rPr>
          <w:rFonts w:asciiTheme="minorHAnsi" w:hAnsiTheme="minorHAnsi" w:cs="Arial"/>
          <w:sz w:val="22"/>
          <w:szCs w:val="22"/>
          <w:lang w:val="de-DE"/>
        </w:rPr>
        <w:t>digital ausgefüllt und unterzeichnet</w:t>
      </w:r>
    </w:p>
    <w:p w:rsidR="00A32F57" w:rsidRDefault="00A32F57" w:rsidP="00636762">
      <w:pPr>
        <w:spacing w:line="264" w:lineRule="auto"/>
        <w:jc w:val="both"/>
        <w:rPr>
          <w:rFonts w:asciiTheme="minorHAnsi" w:hAnsiTheme="minorHAnsi" w:cs="Arial"/>
          <w:b/>
          <w:sz w:val="22"/>
          <w:szCs w:val="22"/>
          <w:highlight w:val="yellow"/>
          <w:lang w:val="de-DE"/>
        </w:rPr>
      </w:pPr>
    </w:p>
    <w:p w:rsidR="00C5343D" w:rsidRPr="00636762" w:rsidRDefault="00CF2F82" w:rsidP="00636762">
      <w:pPr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  <w:r w:rsidRPr="00636762">
        <w:rPr>
          <w:rFonts w:asciiTheme="minorHAnsi" w:hAnsiTheme="minorHAnsi" w:cs="Arial"/>
          <w:b/>
          <w:sz w:val="22"/>
          <w:szCs w:val="22"/>
          <w:highlight w:val="yellow"/>
          <w:lang w:val="de-DE"/>
        </w:rPr>
        <w:t>Spätester Einreichtermin: 2</w:t>
      </w:r>
      <w:r w:rsidR="00847291" w:rsidRPr="00636762">
        <w:rPr>
          <w:rFonts w:asciiTheme="minorHAnsi" w:hAnsiTheme="minorHAnsi" w:cs="Arial"/>
          <w:b/>
          <w:sz w:val="22"/>
          <w:szCs w:val="22"/>
          <w:highlight w:val="yellow"/>
          <w:lang w:val="de-DE"/>
        </w:rPr>
        <w:t>9.03.201</w:t>
      </w:r>
      <w:r w:rsidR="00691F27" w:rsidRPr="00691F27">
        <w:rPr>
          <w:rFonts w:asciiTheme="minorHAnsi" w:hAnsiTheme="minorHAnsi" w:cs="Arial"/>
          <w:b/>
          <w:sz w:val="22"/>
          <w:szCs w:val="22"/>
          <w:highlight w:val="yellow"/>
          <w:lang w:val="de-DE"/>
        </w:rPr>
        <w:t>8</w:t>
      </w:r>
    </w:p>
    <w:p w:rsidR="005E2CE6" w:rsidRPr="00636762" w:rsidRDefault="005E2CE6" w:rsidP="00636762">
      <w:pPr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</w:p>
    <w:p w:rsidR="00CE5414" w:rsidRPr="00636762" w:rsidRDefault="00CE5414" w:rsidP="00636762">
      <w:pPr>
        <w:spacing w:line="264" w:lineRule="auto"/>
        <w:jc w:val="both"/>
        <w:rPr>
          <w:rFonts w:asciiTheme="minorHAnsi" w:hAnsiTheme="minorHAnsi" w:cs="Arial"/>
          <w:b/>
          <w:bCs/>
          <w:sz w:val="22"/>
          <w:szCs w:val="22"/>
          <w:lang w:val="de-DE"/>
        </w:rPr>
      </w:pPr>
      <w:r w:rsidRPr="00636762">
        <w:rPr>
          <w:rFonts w:asciiTheme="minorHAnsi" w:hAnsiTheme="minorHAnsi"/>
          <w:b/>
          <w:bCs/>
          <w:sz w:val="22"/>
          <w:szCs w:val="22"/>
          <w:lang w:val="de-DE"/>
        </w:rPr>
        <w:t xml:space="preserve">Antrag um zusätzliche Stunden zur förderpädagogischen Unterstützung </w:t>
      </w:r>
      <w:r w:rsidR="00CC24E8">
        <w:rPr>
          <w:rFonts w:asciiTheme="minorHAnsi" w:hAnsiTheme="minorHAnsi"/>
          <w:b/>
          <w:bCs/>
          <w:sz w:val="22"/>
          <w:szCs w:val="22"/>
          <w:lang w:val="de-DE"/>
        </w:rPr>
        <w:t>in der Schuleingangsphase</w:t>
      </w:r>
    </w:p>
    <w:p w:rsidR="00CE5414" w:rsidRPr="00636762" w:rsidRDefault="00CE5414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</w:p>
    <w:p w:rsidR="00A656D7" w:rsidRPr="00636762" w:rsidRDefault="00A656D7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  <w:r w:rsidRPr="00636762">
        <w:rPr>
          <w:rFonts w:asciiTheme="minorHAnsi" w:hAnsiTheme="minorHAnsi" w:cs="Arial"/>
          <w:bCs/>
          <w:sz w:val="22"/>
          <w:szCs w:val="22"/>
          <w:lang w:val="de-DE"/>
        </w:rPr>
        <w:t>Bezeichnung der Schule:</w:t>
      </w:r>
      <w:r w:rsidRPr="00636762">
        <w:rPr>
          <w:rFonts w:asciiTheme="minorHAnsi" w:hAnsiTheme="minorHAnsi" w:cs="Arial"/>
          <w:b/>
          <w:sz w:val="22"/>
          <w:szCs w:val="22"/>
          <w:lang w:val="de-DE"/>
        </w:rPr>
        <w:t xml:space="preserve"> </w:t>
      </w:r>
      <w:bookmarkStart w:id="0" w:name="Text2"/>
      <w:r w:rsidR="00CE5414" w:rsidRPr="00636762">
        <w:rPr>
          <w:rFonts w:asciiTheme="minorHAnsi" w:hAnsiTheme="minorHAnsi" w:cs="Arial"/>
          <w:b/>
          <w:sz w:val="22"/>
          <w:szCs w:val="22"/>
          <w:u w:val="single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E5414" w:rsidRPr="00636762">
        <w:rPr>
          <w:rFonts w:asciiTheme="minorHAnsi" w:hAnsiTheme="minorHAnsi" w:cs="Arial"/>
          <w:b/>
          <w:sz w:val="22"/>
          <w:szCs w:val="22"/>
          <w:u w:val="single"/>
          <w:lang w:val="de-DE"/>
        </w:rPr>
        <w:instrText xml:space="preserve"> FORMTEXT </w:instrText>
      </w:r>
      <w:r w:rsidR="00CE5414" w:rsidRPr="00636762">
        <w:rPr>
          <w:rFonts w:asciiTheme="minorHAnsi" w:hAnsiTheme="minorHAnsi" w:cs="Arial"/>
          <w:b/>
          <w:sz w:val="22"/>
          <w:szCs w:val="22"/>
          <w:u w:val="single"/>
          <w:lang w:val="de-DE"/>
        </w:rPr>
      </w:r>
      <w:r w:rsidR="00CE5414" w:rsidRPr="00636762">
        <w:rPr>
          <w:rFonts w:asciiTheme="minorHAnsi" w:hAnsiTheme="minorHAnsi" w:cs="Arial"/>
          <w:b/>
          <w:sz w:val="22"/>
          <w:szCs w:val="22"/>
          <w:u w:val="single"/>
          <w:lang w:val="de-DE"/>
        </w:rPr>
        <w:fldChar w:fldCharType="separate"/>
      </w:r>
      <w:r w:rsidR="00CE5414" w:rsidRPr="00636762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636762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636762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636762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636762">
        <w:rPr>
          <w:rFonts w:asciiTheme="minorHAnsi" w:hAnsiTheme="minorHAnsi" w:cs="Arial"/>
          <w:b/>
          <w:noProof/>
          <w:sz w:val="22"/>
          <w:szCs w:val="22"/>
          <w:u w:val="single"/>
          <w:lang w:val="de-DE"/>
        </w:rPr>
        <w:t> </w:t>
      </w:r>
      <w:r w:rsidR="00CE5414" w:rsidRPr="00636762">
        <w:rPr>
          <w:rFonts w:asciiTheme="minorHAnsi" w:hAnsiTheme="minorHAnsi" w:cs="Arial"/>
          <w:b/>
          <w:sz w:val="22"/>
          <w:szCs w:val="22"/>
          <w:u w:val="single"/>
          <w:lang w:val="de-DE"/>
        </w:rPr>
        <w:fldChar w:fldCharType="end"/>
      </w:r>
      <w:bookmarkEnd w:id="0"/>
    </w:p>
    <w:p w:rsidR="00847291" w:rsidRPr="00636762" w:rsidRDefault="00847291" w:rsidP="00636762">
      <w:pPr>
        <w:spacing w:line="264" w:lineRule="auto"/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</w:p>
    <w:p w:rsidR="00847291" w:rsidRDefault="00847291" w:rsidP="00636762">
      <w:pPr>
        <w:rPr>
          <w:rFonts w:asciiTheme="minorHAnsi" w:hAnsiTheme="minorHAnsi" w:cs="Helvetica"/>
          <w:sz w:val="22"/>
          <w:szCs w:val="22"/>
          <w:lang w:val="de-DE" w:eastAsia="de-DE" w:bidi="hi-IN"/>
        </w:rPr>
      </w:pP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 xml:space="preserve">Auf der Grundlage </w:t>
      </w:r>
      <w:r w:rsidR="00E31DB5">
        <w:rPr>
          <w:rFonts w:asciiTheme="minorHAnsi" w:hAnsiTheme="minorHAnsi" w:cs="Arial"/>
          <w:sz w:val="22"/>
          <w:szCs w:val="22"/>
          <w:lang w:val="de-DE" w:eastAsia="de-DE"/>
        </w:rPr>
        <w:t xml:space="preserve">des </w:t>
      </w:r>
      <w:r w:rsidRPr="00636762">
        <w:rPr>
          <w:rFonts w:asciiTheme="minorHAnsi" w:hAnsiTheme="minorHAnsi" w:cs="Helvetica"/>
          <w:sz w:val="22"/>
          <w:szCs w:val="22"/>
          <w:lang w:val="de-DE" w:eastAsia="de-DE" w:bidi="hi-IN"/>
        </w:rPr>
        <w:t xml:space="preserve">Rundschreibens des Schulamtsleiters vom 19.09.2016, Nr. 35 und unter Beachtung der Rahmenbedingungen laut Mitteilung des Referats Inklusion </w:t>
      </w:r>
      <w:r w:rsidR="00CC24E8">
        <w:rPr>
          <w:rFonts w:asciiTheme="minorHAnsi" w:hAnsiTheme="minorHAnsi" w:cs="Helvetica"/>
          <w:sz w:val="22"/>
          <w:szCs w:val="22"/>
          <w:lang w:val="de-DE" w:eastAsia="de-DE" w:bidi="hi-IN"/>
        </w:rPr>
        <w:t>zur Erstellung des funktionalen Plansolls der Integrationslehrpersonen</w:t>
      </w:r>
    </w:p>
    <w:p w:rsidR="00CC24E8" w:rsidRDefault="00CC24E8" w:rsidP="00636762">
      <w:pPr>
        <w:rPr>
          <w:rFonts w:asciiTheme="minorHAnsi" w:hAnsiTheme="minorHAnsi" w:cs="Helvetica"/>
          <w:sz w:val="22"/>
          <w:szCs w:val="22"/>
          <w:lang w:val="de-DE" w:eastAsia="de-DE" w:bidi="hi-IN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8844"/>
      </w:tblGrid>
      <w:tr w:rsidR="00611BE6" w:rsidTr="00611BE6">
        <w:tc>
          <w:tcPr>
            <w:tcW w:w="5778" w:type="dxa"/>
          </w:tcPr>
          <w:p w:rsidR="00611BE6" w:rsidRDefault="00611BE6" w:rsidP="00611BE6">
            <w:pPr>
              <w:numPr>
                <w:ilvl w:val="0"/>
                <w:numId w:val="21"/>
              </w:numPr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 w:rsidRPr="00611BE6">
              <w:rPr>
                <w:rFonts w:ascii="Calibri" w:hAnsi="Calibri" w:cs="Arial"/>
                <w:sz w:val="22"/>
                <w:szCs w:val="22"/>
                <w:lang w:val="de-DE" w:eastAsia="de-DE"/>
              </w:rPr>
              <w:t>ersuche ich um die Zuweisung von</w:t>
            </w:r>
          </w:p>
        </w:tc>
        <w:tc>
          <w:tcPr>
            <w:tcW w:w="8932" w:type="dxa"/>
          </w:tcPr>
          <w:p w:rsidR="00611BE6" w:rsidRDefault="00611BE6" w:rsidP="00611BE6">
            <w:pPr>
              <w:tabs>
                <w:tab w:val="left" w:pos="747"/>
              </w:tabs>
              <w:ind w:left="747" w:hanging="747"/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" w:name="Text23"/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instrText xml:space="preserve"> FORMTEXT </w:instrTex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separate"/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noProof/>
                <w:sz w:val="22"/>
                <w:szCs w:val="22"/>
                <w:u w:val="single"/>
                <w:lang w:val="de-DE" w:eastAsia="de-DE"/>
              </w:rPr>
              <w:t> </w:t>
            </w:r>
            <w:r w:rsidRPr="00611BE6"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de-DE" w:eastAsia="de-DE"/>
              </w:rPr>
              <w:fldChar w:fldCharType="end"/>
            </w:r>
            <w:bookmarkEnd w:id="1"/>
            <w:r w:rsidRPr="00611BE6">
              <w:rPr>
                <w:rFonts w:ascii="Calibri" w:hAnsi="Calibri" w:cs="Arial"/>
                <w:sz w:val="22"/>
                <w:szCs w:val="22"/>
                <w:lang w:val="de-DE" w:eastAsia="de-DE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  <w:lang w:val="de-DE" w:eastAsia="de-DE"/>
              </w:rPr>
              <w:tab/>
            </w:r>
            <w:r w:rsidRPr="00611BE6">
              <w:rPr>
                <w:rFonts w:ascii="Calibri" w:hAnsi="Calibri" w:cs="Arial"/>
                <w:sz w:val="22"/>
                <w:szCs w:val="22"/>
                <w:lang w:val="de-DE" w:eastAsia="de-DE"/>
              </w:rPr>
              <w:t>Wochenstunden für die Frühförderung</w:t>
            </w:r>
          </w:p>
        </w:tc>
      </w:tr>
      <w:tr w:rsidR="00611BE6" w:rsidRPr="00C7162E" w:rsidTr="00611BE6">
        <w:tc>
          <w:tcPr>
            <w:tcW w:w="5778" w:type="dxa"/>
          </w:tcPr>
          <w:p w:rsidR="00611BE6" w:rsidRDefault="00611BE6" w:rsidP="00611BE6">
            <w:pPr>
              <w:numPr>
                <w:ilvl w:val="0"/>
                <w:numId w:val="21"/>
              </w:numPr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 w:rsidRPr="00611BE6">
              <w:rPr>
                <w:rFonts w:ascii="Calibri" w:hAnsi="Calibri" w:cs="Helvetica"/>
                <w:sz w:val="22"/>
                <w:szCs w:val="22"/>
                <w:lang w:val="de-DE" w:eastAsia="de-DE" w:bidi="hi-IN"/>
              </w:rPr>
              <w:t>werde ich aus dem eigenen funktionalen Plansoll</w:t>
            </w:r>
          </w:p>
        </w:tc>
        <w:tc>
          <w:tcPr>
            <w:tcW w:w="8932" w:type="dxa"/>
          </w:tcPr>
          <w:p w:rsidR="00611BE6" w:rsidRDefault="00611BE6" w:rsidP="00611BE6">
            <w:pPr>
              <w:tabs>
                <w:tab w:val="left" w:pos="747"/>
              </w:tabs>
              <w:ind w:left="747" w:hanging="747"/>
              <w:rPr>
                <w:rFonts w:asciiTheme="minorHAnsi" w:hAnsiTheme="minorHAnsi" w:cs="Arial"/>
                <w:sz w:val="22"/>
                <w:szCs w:val="22"/>
                <w:lang w:val="de-DE" w:eastAsia="de-DE"/>
              </w:rPr>
            </w:pP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" w:name="Text24"/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instrText xml:space="preserve"> FORMTEXT </w:instrText>
            </w: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</w: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fldChar w:fldCharType="separate"/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noProof/>
                <w:sz w:val="22"/>
                <w:szCs w:val="22"/>
                <w:u w:val="single"/>
                <w:lang w:val="de-DE" w:eastAsia="de-DE" w:bidi="hi-IN"/>
              </w:rPr>
              <w:t> </w:t>
            </w:r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u w:val="single"/>
                <w:lang w:val="de-DE" w:eastAsia="de-DE" w:bidi="hi-IN"/>
              </w:rPr>
              <w:fldChar w:fldCharType="end"/>
            </w:r>
            <w:bookmarkEnd w:id="2"/>
            <w:r w:rsidRPr="00611BE6">
              <w:rPr>
                <w:rFonts w:ascii="Calibri" w:hAnsi="Calibri" w:cs="Helvetica"/>
                <w:b/>
                <w:bCs/>
                <w:sz w:val="22"/>
                <w:szCs w:val="22"/>
                <w:lang w:val="de-DE" w:eastAsia="de-DE" w:bidi="hi-IN"/>
              </w:rPr>
              <w:t xml:space="preserve"> </w:t>
            </w:r>
            <w:r>
              <w:rPr>
                <w:rFonts w:ascii="Calibri" w:hAnsi="Calibri" w:cs="Helvetica"/>
                <w:b/>
                <w:bCs/>
                <w:sz w:val="22"/>
                <w:szCs w:val="22"/>
                <w:lang w:val="de-DE" w:eastAsia="de-DE" w:bidi="hi-IN"/>
              </w:rPr>
              <w:tab/>
            </w:r>
            <w:r w:rsidRPr="00611BE6">
              <w:rPr>
                <w:rFonts w:ascii="Calibri" w:hAnsi="Calibri" w:cs="Arial"/>
                <w:sz w:val="22"/>
                <w:szCs w:val="22"/>
                <w:lang w:val="de-DE" w:eastAsia="de-DE"/>
              </w:rPr>
              <w:t>Wochenstunden für die Frühförderung verwenden (mind</w:t>
            </w:r>
            <w:r>
              <w:rPr>
                <w:rFonts w:ascii="Calibri" w:hAnsi="Calibri" w:cs="Arial"/>
                <w:sz w:val="22"/>
                <w:szCs w:val="22"/>
                <w:lang w:val="de-DE" w:eastAsia="de-DE"/>
              </w:rPr>
              <w:t>.</w:t>
            </w:r>
            <w:r w:rsidRPr="00611BE6">
              <w:rPr>
                <w:rFonts w:ascii="Calibri" w:hAnsi="Calibri" w:cs="Arial"/>
                <w:sz w:val="22"/>
                <w:szCs w:val="22"/>
                <w:lang w:val="de-DE" w:eastAsia="de-DE"/>
              </w:rPr>
              <w:t xml:space="preserve"> 1,5-mal so viele wie als Zuweisung beantragt</w:t>
            </w:r>
            <w:r w:rsidR="00CC24E8">
              <w:rPr>
                <w:rFonts w:ascii="Calibri" w:hAnsi="Calibri" w:cs="Arial"/>
                <w:sz w:val="22"/>
                <w:szCs w:val="22"/>
                <w:lang w:val="de-DE" w:eastAsia="de-DE"/>
              </w:rPr>
              <w:t>)</w:t>
            </w:r>
          </w:p>
        </w:tc>
      </w:tr>
    </w:tbl>
    <w:p w:rsidR="00611BE6" w:rsidRPr="00636762" w:rsidRDefault="00611BE6" w:rsidP="00636762">
      <w:pPr>
        <w:rPr>
          <w:rFonts w:asciiTheme="minorHAnsi" w:hAnsiTheme="minorHAnsi" w:cs="Arial"/>
          <w:sz w:val="22"/>
          <w:szCs w:val="22"/>
          <w:lang w:val="de-DE" w:eastAsia="de-DE"/>
        </w:rPr>
      </w:pPr>
    </w:p>
    <w:p w:rsidR="00636762" w:rsidRPr="00636762" w:rsidRDefault="00636762" w:rsidP="00636762">
      <w:pPr>
        <w:tabs>
          <w:tab w:val="left" w:pos="5580"/>
        </w:tabs>
        <w:rPr>
          <w:rFonts w:asciiTheme="minorHAnsi" w:hAnsiTheme="minorHAnsi" w:cs="Arial"/>
          <w:sz w:val="22"/>
          <w:szCs w:val="22"/>
          <w:lang w:val="de-DE" w:eastAsia="de-DE"/>
        </w:rPr>
      </w:pP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>Mit diesen Stunden werden folgende Lehrpersonen mit der Frühförderung laut genanntem Rundschreiben beauftragt:</w:t>
      </w:r>
    </w:p>
    <w:p w:rsidR="00847291" w:rsidRPr="00636762" w:rsidRDefault="00847291" w:rsidP="00636762">
      <w:pPr>
        <w:tabs>
          <w:tab w:val="left" w:pos="9680"/>
        </w:tabs>
        <w:rPr>
          <w:rFonts w:asciiTheme="minorHAnsi" w:hAnsiTheme="minorHAnsi" w:cs="Arial"/>
          <w:sz w:val="22"/>
          <w:szCs w:val="22"/>
          <w:lang w:val="de-DE" w:eastAsia="de-DE"/>
        </w:rPr>
      </w:pPr>
      <w:r w:rsidRPr="00636762">
        <w:rPr>
          <w:rFonts w:asciiTheme="minorHAnsi" w:hAnsiTheme="minorHAnsi" w:cs="Arial"/>
          <w:sz w:val="22"/>
          <w:szCs w:val="22"/>
          <w:lang w:val="de-DE" w:eastAsia="de-DE"/>
        </w:rPr>
        <w:tab/>
      </w:r>
    </w:p>
    <w:tbl>
      <w:tblPr>
        <w:tblStyle w:val="Tabellenraster"/>
        <w:tblW w:w="5000" w:type="pct"/>
        <w:tblLayout w:type="fixed"/>
        <w:tblLook w:val="01E0" w:firstRow="1" w:lastRow="1" w:firstColumn="1" w:lastColumn="1" w:noHBand="0" w:noVBand="0"/>
      </w:tblPr>
      <w:tblGrid>
        <w:gridCol w:w="2618"/>
        <w:gridCol w:w="3631"/>
        <w:gridCol w:w="1115"/>
        <w:gridCol w:w="1398"/>
        <w:gridCol w:w="1115"/>
        <w:gridCol w:w="976"/>
        <w:gridCol w:w="1118"/>
        <w:gridCol w:w="2589"/>
      </w:tblGrid>
      <w:tr w:rsidR="00CC24E8" w:rsidRPr="00CC24E8" w:rsidTr="005C0636">
        <w:trPr>
          <w:trHeight w:val="1099"/>
        </w:trPr>
        <w:tc>
          <w:tcPr>
            <w:tcW w:w="899" w:type="pct"/>
            <w:vAlign w:val="center"/>
          </w:tcPr>
          <w:p w:rsidR="00CC24E8" w:rsidRPr="00CC24E8" w:rsidRDefault="00CC24E8" w:rsidP="00636762">
            <w:pPr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Name der Lehrperson</w:t>
            </w:r>
          </w:p>
        </w:tc>
        <w:tc>
          <w:tcPr>
            <w:tcW w:w="1247" w:type="pct"/>
            <w:vAlign w:val="center"/>
          </w:tcPr>
          <w:p w:rsidR="00CC24E8" w:rsidRPr="00CC24E8" w:rsidRDefault="00CC24E8" w:rsidP="00636762">
            <w:pPr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Lasis-Adresse der Lehrperson</w:t>
            </w:r>
          </w:p>
        </w:tc>
        <w:tc>
          <w:tcPr>
            <w:tcW w:w="383" w:type="pct"/>
            <w:vAlign w:val="center"/>
          </w:tcPr>
          <w:p w:rsidR="00CC24E8" w:rsidRPr="00CC24E8" w:rsidRDefault="00CC24E8" w:rsidP="00636762">
            <w:pPr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Std./Woche Freistellung für diese Tätigkeit</w:t>
            </w:r>
          </w:p>
        </w:tc>
        <w:tc>
          <w:tcPr>
            <w:tcW w:w="480" w:type="pct"/>
            <w:vAlign w:val="center"/>
          </w:tcPr>
          <w:p w:rsidR="00CC24E8" w:rsidRPr="00CC24E8" w:rsidRDefault="00CC24E8" w:rsidP="00636762">
            <w:pPr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 xml:space="preserve">Anzahl Jahre Unterrichts-erfahrung in der 1. und/oder </w:t>
            </w:r>
            <w:r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br/>
            </w: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2. Kl. der GS</w:t>
            </w:r>
          </w:p>
        </w:tc>
        <w:tc>
          <w:tcPr>
            <w:tcW w:w="383" w:type="pct"/>
            <w:vAlign w:val="center"/>
          </w:tcPr>
          <w:p w:rsidR="00CC24E8" w:rsidRPr="00CC24E8" w:rsidRDefault="00CC24E8" w:rsidP="00636762">
            <w:pPr>
              <w:ind w:left="-101" w:right="-114"/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proofErr w:type="gramStart"/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Speziali-sierung</w:t>
            </w:r>
            <w:proofErr w:type="gramEnd"/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 xml:space="preserve"> Integration</w:t>
            </w:r>
          </w:p>
        </w:tc>
        <w:tc>
          <w:tcPr>
            <w:tcW w:w="335" w:type="pct"/>
            <w:vAlign w:val="center"/>
          </w:tcPr>
          <w:p w:rsidR="00CC24E8" w:rsidRPr="00CC24E8" w:rsidRDefault="00CC24E8" w:rsidP="00636762">
            <w:pPr>
              <w:ind w:left="-101" w:right="-114"/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Master Lernstörun-gen</w:t>
            </w:r>
          </w:p>
        </w:tc>
        <w:tc>
          <w:tcPr>
            <w:tcW w:w="384" w:type="pct"/>
            <w:vAlign w:val="center"/>
          </w:tcPr>
          <w:p w:rsidR="00CC24E8" w:rsidRPr="00CC24E8" w:rsidRDefault="00CC24E8" w:rsidP="00CC24E8">
            <w:pPr>
              <w:ind w:left="-101" w:right="-114"/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Online-Kursfolge Lernstörungen</w:t>
            </w:r>
          </w:p>
        </w:tc>
        <w:tc>
          <w:tcPr>
            <w:tcW w:w="889" w:type="pct"/>
            <w:vAlign w:val="center"/>
          </w:tcPr>
          <w:p w:rsidR="00CC24E8" w:rsidRPr="00CC24E8" w:rsidRDefault="00CC24E8" w:rsidP="00636762">
            <w:pPr>
              <w:ind w:left="-101" w:right="-114"/>
              <w:jc w:val="center"/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</w:pPr>
            <w:r w:rsidRPr="00CC24E8">
              <w:rPr>
                <w:rFonts w:asciiTheme="minorHAnsi" w:hAnsiTheme="minorHAnsi" w:cs="Arial"/>
                <w:sz w:val="18"/>
                <w:szCs w:val="18"/>
                <w:lang w:val="de-DE" w:eastAsia="de-DE"/>
              </w:rPr>
              <w:t>Anderes</w:t>
            </w:r>
          </w:p>
        </w:tc>
      </w:tr>
      <w:tr w:rsidR="00E31DB5" w:rsidRPr="00D92845" w:rsidTr="00822713">
        <w:tc>
          <w:tcPr>
            <w:tcW w:w="899" w:type="pct"/>
            <w:vAlign w:val="center"/>
          </w:tcPr>
          <w:p w:rsidR="00E31DB5" w:rsidRPr="00D92845" w:rsidRDefault="00822713" w:rsidP="00822713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" w:name="Text25"/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  <w:bookmarkEnd w:id="3"/>
          </w:p>
        </w:tc>
        <w:tc>
          <w:tcPr>
            <w:tcW w:w="1247" w:type="pct"/>
            <w:vAlign w:val="center"/>
          </w:tcPr>
          <w:p w:rsidR="00E31DB5" w:rsidRPr="00D92845" w:rsidRDefault="00822713" w:rsidP="00822713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 w:rsidR="00F276CC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383" w:type="pct"/>
            <w:vAlign w:val="center"/>
          </w:tcPr>
          <w:p w:rsidR="00E31DB5" w:rsidRPr="00D92845" w:rsidRDefault="00822713" w:rsidP="00822713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480" w:type="pct"/>
            <w:vAlign w:val="center"/>
          </w:tcPr>
          <w:p w:rsidR="00E31DB5" w:rsidRPr="00D92845" w:rsidRDefault="00822713" w:rsidP="00822713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3" w:type="pct"/>
          </w:tcPr>
          <w:p w:rsidR="00E31DB5" w:rsidRPr="00D92845" w:rsidRDefault="00E31DB5" w:rsidP="007864CE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35" w:type="pct"/>
          </w:tcPr>
          <w:p w:rsidR="00E31DB5" w:rsidRPr="00D92845" w:rsidRDefault="00E31DB5" w:rsidP="007864CE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4" w:type="pct"/>
          </w:tcPr>
          <w:p w:rsidR="00E31DB5" w:rsidRPr="00D92845" w:rsidRDefault="00E31DB5" w:rsidP="007864CE">
            <w:pPr>
              <w:spacing w:before="40" w:after="4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Kontrollkästchen11"/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separate"/>
            </w:r>
            <w:r w:rsidRPr="00D92845"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  <w:fldChar w:fldCharType="end"/>
            </w:r>
            <w:bookmarkEnd w:id="4"/>
          </w:p>
        </w:tc>
        <w:tc>
          <w:tcPr>
            <w:tcW w:w="889" w:type="pct"/>
            <w:shd w:val="clear" w:color="auto" w:fill="auto"/>
            <w:vAlign w:val="bottom"/>
          </w:tcPr>
          <w:p w:rsidR="00E31DB5" w:rsidRPr="00D92845" w:rsidRDefault="00822713" w:rsidP="00822713">
            <w:pPr>
              <w:spacing w:before="60"/>
              <w:jc w:val="center"/>
              <w:rPr>
                <w:rFonts w:asciiTheme="minorHAnsi" w:hAnsiTheme="minorHAns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7864CE" w:rsidRPr="00D92845" w:rsidTr="007864CE">
        <w:tblPrEx>
          <w:tblLook w:val="04A0" w:firstRow="1" w:lastRow="0" w:firstColumn="1" w:lastColumn="0" w:noHBand="0" w:noVBand="1"/>
        </w:tblPrEx>
        <w:tc>
          <w:tcPr>
            <w:tcW w:w="89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47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 w:rsidR="00F276CC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480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35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4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88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7864CE" w:rsidRPr="00D92845" w:rsidTr="007864CE">
        <w:tblPrEx>
          <w:tblLook w:val="04A0" w:firstRow="1" w:lastRow="0" w:firstColumn="1" w:lastColumn="0" w:noHBand="0" w:noVBand="1"/>
        </w:tblPrEx>
        <w:tc>
          <w:tcPr>
            <w:tcW w:w="89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47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 w:rsidR="00F276CC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480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35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4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88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7864CE" w:rsidRPr="00D92845" w:rsidTr="007864CE">
        <w:tblPrEx>
          <w:tblLook w:val="04A0" w:firstRow="1" w:lastRow="0" w:firstColumn="1" w:lastColumn="0" w:noHBand="0" w:noVBand="1"/>
        </w:tblPrEx>
        <w:tc>
          <w:tcPr>
            <w:tcW w:w="89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47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 w:rsidR="00F276CC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480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35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4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88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7864CE" w:rsidRPr="00D92845" w:rsidTr="007864CE">
        <w:tblPrEx>
          <w:tblLook w:val="04A0" w:firstRow="1" w:lastRow="0" w:firstColumn="1" w:lastColumn="0" w:noHBand="0" w:noVBand="1"/>
        </w:tblPrEx>
        <w:tc>
          <w:tcPr>
            <w:tcW w:w="89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47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 w:rsidR="00F276CC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480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35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4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88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7864CE" w:rsidRPr="00D92845" w:rsidTr="007864CE">
        <w:tblPrEx>
          <w:tblLook w:val="04A0" w:firstRow="1" w:lastRow="0" w:firstColumn="1" w:lastColumn="0" w:noHBand="0" w:noVBand="1"/>
        </w:tblPrEx>
        <w:tc>
          <w:tcPr>
            <w:tcW w:w="89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47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 w:rsidR="00F276CC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480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35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4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88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  <w:tr w:rsidR="007864CE" w:rsidRPr="00D92845" w:rsidTr="007864CE">
        <w:tblPrEx>
          <w:tblLook w:val="04A0" w:firstRow="1" w:lastRow="0" w:firstColumn="1" w:lastColumn="0" w:noHBand="0" w:noVBand="1"/>
        </w:tblPrEx>
        <w:tc>
          <w:tcPr>
            <w:tcW w:w="89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47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  <w:r w:rsidR="00F276CC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@schule.suedtirol.it</w:t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480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3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35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384" w:type="pct"/>
          </w:tcPr>
          <w:p w:rsidR="007864CE" w:rsidRPr="007864CE" w:rsidRDefault="007864CE" w:rsidP="00BB4110">
            <w:pPr>
              <w:spacing w:before="40" w:after="4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FORMCHECKBOX </w:instrText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="00C7162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7864CE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889" w:type="pct"/>
          </w:tcPr>
          <w:p w:rsidR="007864CE" w:rsidRPr="007864CE" w:rsidRDefault="007864CE" w:rsidP="00BB4110">
            <w:pPr>
              <w:spacing w:before="60"/>
              <w:jc w:val="center"/>
              <w:rPr>
                <w:rFonts w:ascii="Calibri" w:hAnsi="Calibri" w:cs="Arial"/>
                <w:sz w:val="20"/>
                <w:szCs w:val="20"/>
                <w:lang w:val="de-DE" w:eastAsia="de-DE"/>
              </w:rPr>
            </w:pP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separate"/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noProof/>
                <w:sz w:val="20"/>
                <w:szCs w:val="20"/>
                <w:lang w:val="de-DE" w:eastAsia="de-DE"/>
              </w:rPr>
              <w:t> </w:t>
            </w:r>
            <w:r w:rsidRPr="00822713">
              <w:rPr>
                <w:rFonts w:ascii="Calibri" w:hAnsi="Calibri" w:cs="Arial"/>
                <w:sz w:val="20"/>
                <w:szCs w:val="20"/>
                <w:lang w:val="de-DE" w:eastAsia="de-DE"/>
              </w:rPr>
              <w:fldChar w:fldCharType="end"/>
            </w:r>
          </w:p>
        </w:tc>
      </w:tr>
    </w:tbl>
    <w:p w:rsidR="00847291" w:rsidRPr="00636762" w:rsidRDefault="00847291" w:rsidP="007864CE">
      <w:pPr>
        <w:tabs>
          <w:tab w:val="center" w:pos="7560"/>
        </w:tabs>
        <w:jc w:val="both"/>
        <w:rPr>
          <w:rFonts w:asciiTheme="minorHAnsi" w:hAnsiTheme="minorHAnsi" w:cs="Arial"/>
          <w:sz w:val="22"/>
          <w:szCs w:val="22"/>
          <w:lang w:val="de-DE"/>
        </w:rPr>
      </w:pPr>
    </w:p>
    <w:p w:rsidR="00184A53" w:rsidRPr="00636762" w:rsidRDefault="00D2324B" w:rsidP="00636762">
      <w:pPr>
        <w:tabs>
          <w:tab w:val="right" w:leader="underscore" w:pos="9639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 xml:space="preserve">Evtl. Anmerkungen: </w:t>
      </w:r>
      <w:bookmarkStart w:id="5" w:name="Text3"/>
      <w:r w:rsidR="005E2CE6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E2CE6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instrText xml:space="preserve"> FORMTEXT </w:instrText>
      </w:r>
      <w:r w:rsidR="005E2CE6" w:rsidRPr="00CC24E8">
        <w:rPr>
          <w:rFonts w:asciiTheme="minorHAnsi" w:hAnsiTheme="minorHAnsi" w:cs="Arial"/>
          <w:sz w:val="22"/>
          <w:szCs w:val="22"/>
          <w:u w:val="single"/>
          <w:lang w:val="de-DE"/>
        </w:rPr>
      </w:r>
      <w:r w:rsidR="005E2CE6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separate"/>
      </w:r>
      <w:bookmarkStart w:id="6" w:name="_GoBack"/>
      <w:r w:rsidR="005E2CE6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5E2CE6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bookmarkEnd w:id="6"/>
      <w:r w:rsidR="005E2CE6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end"/>
      </w:r>
      <w:bookmarkEnd w:id="5"/>
    </w:p>
    <w:p w:rsidR="00D2324B" w:rsidRPr="00636762" w:rsidRDefault="00D2324B" w:rsidP="007864CE">
      <w:pPr>
        <w:jc w:val="both"/>
        <w:rPr>
          <w:rFonts w:asciiTheme="minorHAnsi" w:hAnsiTheme="minorHAnsi" w:cs="Arial"/>
          <w:b/>
          <w:sz w:val="22"/>
          <w:szCs w:val="22"/>
          <w:lang w:val="de-DE"/>
        </w:rPr>
      </w:pPr>
    </w:p>
    <w:p w:rsidR="00426CE5" w:rsidRPr="00636762" w:rsidRDefault="00426CE5" w:rsidP="00636762">
      <w:pPr>
        <w:tabs>
          <w:tab w:val="center" w:pos="9923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>Datum</w:t>
      </w:r>
      <w:r w:rsidR="00A444DF" w:rsidRPr="00636762">
        <w:rPr>
          <w:rFonts w:asciiTheme="minorHAnsi" w:hAnsiTheme="minorHAnsi" w:cs="Arial"/>
          <w:sz w:val="22"/>
          <w:szCs w:val="22"/>
          <w:lang w:val="de-DE"/>
        </w:rPr>
        <w:t>:</w:t>
      </w:r>
      <w:r w:rsidR="0037491E" w:rsidRPr="00636762">
        <w:rPr>
          <w:rFonts w:asciiTheme="minorHAnsi" w:hAnsiTheme="minorHAnsi" w:cs="Arial"/>
          <w:sz w:val="22"/>
          <w:szCs w:val="22"/>
          <w:lang w:val="de-DE"/>
        </w:rPr>
        <w:t xml:space="preserve"> </w:t>
      </w:r>
      <w:r w:rsidR="00D47710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 w:rsidR="00D47710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instrText xml:space="preserve"> FORMTEXT </w:instrText>
      </w:r>
      <w:r w:rsidR="00D47710" w:rsidRPr="00CC24E8">
        <w:rPr>
          <w:rFonts w:asciiTheme="minorHAnsi" w:hAnsiTheme="minorHAnsi" w:cs="Arial"/>
          <w:sz w:val="22"/>
          <w:szCs w:val="22"/>
          <w:u w:val="single"/>
          <w:lang w:val="de-DE"/>
        </w:rPr>
      </w:r>
      <w:r w:rsidR="00D47710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separate"/>
      </w:r>
      <w:r w:rsidR="00D47710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CC24E8">
        <w:rPr>
          <w:rFonts w:asciiTheme="minorHAnsi" w:hAnsiTheme="minorHAnsi" w:cs="Arial"/>
          <w:noProof/>
          <w:sz w:val="22"/>
          <w:szCs w:val="22"/>
          <w:u w:val="single"/>
          <w:lang w:val="de-DE"/>
        </w:rPr>
        <w:t> </w:t>
      </w:r>
      <w:r w:rsidR="00D47710" w:rsidRPr="00CC24E8">
        <w:rPr>
          <w:rFonts w:asciiTheme="minorHAnsi" w:hAnsiTheme="minorHAnsi" w:cs="Arial"/>
          <w:sz w:val="22"/>
          <w:szCs w:val="22"/>
          <w:u w:val="single"/>
          <w:lang w:val="de-DE"/>
        </w:rPr>
        <w:fldChar w:fldCharType="end"/>
      </w:r>
      <w:bookmarkEnd w:id="7"/>
      <w:r w:rsidRPr="00636762">
        <w:rPr>
          <w:rFonts w:asciiTheme="minorHAnsi" w:hAnsiTheme="minorHAnsi" w:cs="Arial"/>
          <w:sz w:val="22"/>
          <w:szCs w:val="22"/>
          <w:lang w:val="de-DE"/>
        </w:rPr>
        <w:tab/>
        <w:t>D</w:t>
      </w:r>
      <w:r w:rsidR="002C5B8E" w:rsidRPr="00636762">
        <w:rPr>
          <w:rFonts w:asciiTheme="minorHAnsi" w:hAnsiTheme="minorHAnsi" w:cs="Arial"/>
          <w:sz w:val="22"/>
          <w:szCs w:val="22"/>
          <w:lang w:val="de-DE"/>
        </w:rPr>
        <w:t>ie Schulführungskraft</w:t>
      </w:r>
    </w:p>
    <w:p w:rsidR="005E2CE6" w:rsidRPr="00636762" w:rsidRDefault="005E2CE6" w:rsidP="00636762">
      <w:pPr>
        <w:tabs>
          <w:tab w:val="center" w:pos="9923"/>
        </w:tabs>
        <w:spacing w:line="264" w:lineRule="auto"/>
        <w:jc w:val="both"/>
        <w:rPr>
          <w:rFonts w:asciiTheme="minorHAnsi" w:hAnsiTheme="minorHAnsi" w:cs="Arial"/>
          <w:sz w:val="22"/>
          <w:szCs w:val="22"/>
          <w:lang w:val="de-DE"/>
        </w:rPr>
      </w:pPr>
      <w:r w:rsidRPr="00636762">
        <w:rPr>
          <w:rFonts w:asciiTheme="minorHAnsi" w:hAnsiTheme="minorHAnsi" w:cs="Arial"/>
          <w:sz w:val="22"/>
          <w:szCs w:val="22"/>
          <w:lang w:val="de-DE"/>
        </w:rPr>
        <w:tab/>
      </w:r>
      <w:r w:rsidRPr="00636762">
        <w:rPr>
          <w:rFonts w:asciiTheme="minorHAnsi" w:hAnsiTheme="minorHAnsi" w:cs="Helvetica"/>
          <w:sz w:val="22"/>
          <w:szCs w:val="22"/>
          <w:lang w:val="de-DE" w:eastAsia="de-DE" w:bidi="hi-IN"/>
        </w:rPr>
        <w:t>(mit digitaler Unterschrift unterzeichnet)</w:t>
      </w:r>
    </w:p>
    <w:sectPr w:rsidR="005E2CE6" w:rsidRPr="00636762" w:rsidSect="007864CE">
      <w:pgSz w:w="16838" w:h="11906" w:orient="landscape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2A23"/>
    <w:multiLevelType w:val="hybridMultilevel"/>
    <w:tmpl w:val="7C54400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E3B87"/>
    <w:multiLevelType w:val="multilevel"/>
    <w:tmpl w:val="2116A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4215F7D"/>
    <w:multiLevelType w:val="hybridMultilevel"/>
    <w:tmpl w:val="03CE6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2681B"/>
    <w:multiLevelType w:val="multilevel"/>
    <w:tmpl w:val="67689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0B32FFD"/>
    <w:multiLevelType w:val="multilevel"/>
    <w:tmpl w:val="CE2AD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71610"/>
    <w:multiLevelType w:val="hybridMultilevel"/>
    <w:tmpl w:val="12F832B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5867D1"/>
    <w:multiLevelType w:val="hybridMultilevel"/>
    <w:tmpl w:val="141CE8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1D51"/>
    <w:multiLevelType w:val="hybridMultilevel"/>
    <w:tmpl w:val="C4AEB8C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E73B3"/>
    <w:multiLevelType w:val="multilevel"/>
    <w:tmpl w:val="ADDE8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478E445C"/>
    <w:multiLevelType w:val="multilevel"/>
    <w:tmpl w:val="67689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4808234F"/>
    <w:multiLevelType w:val="hybridMultilevel"/>
    <w:tmpl w:val="780ABC38"/>
    <w:lvl w:ilvl="0" w:tplc="DC8A5B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odoni MT Poster Compresse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16BF3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D1602CC"/>
    <w:multiLevelType w:val="hybridMultilevel"/>
    <w:tmpl w:val="0C8812D0"/>
    <w:lvl w:ilvl="0" w:tplc="F2680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21914"/>
    <w:multiLevelType w:val="multilevel"/>
    <w:tmpl w:val="A9860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529C644C"/>
    <w:multiLevelType w:val="multilevel"/>
    <w:tmpl w:val="95623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54A45F09"/>
    <w:multiLevelType w:val="hybridMultilevel"/>
    <w:tmpl w:val="302A19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B9230C"/>
    <w:multiLevelType w:val="hybridMultilevel"/>
    <w:tmpl w:val="7F2C23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50CE4"/>
    <w:multiLevelType w:val="multilevel"/>
    <w:tmpl w:val="5FBAD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1A5E0E"/>
    <w:multiLevelType w:val="hybridMultilevel"/>
    <w:tmpl w:val="EF4E1A0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63851"/>
    <w:multiLevelType w:val="hybridMultilevel"/>
    <w:tmpl w:val="79485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2577A2"/>
    <w:multiLevelType w:val="hybridMultilevel"/>
    <w:tmpl w:val="A99C5B5E"/>
    <w:lvl w:ilvl="0" w:tplc="18E8F4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2"/>
  </w:num>
  <w:num w:numId="5">
    <w:abstractNumId w:val="6"/>
  </w:num>
  <w:num w:numId="6">
    <w:abstractNumId w:val="15"/>
  </w:num>
  <w:num w:numId="7">
    <w:abstractNumId w:val="16"/>
  </w:num>
  <w:num w:numId="8">
    <w:abstractNumId w:val="19"/>
  </w:num>
  <w:num w:numId="9">
    <w:abstractNumId w:val="1"/>
  </w:num>
  <w:num w:numId="10">
    <w:abstractNumId w:val="9"/>
  </w:num>
  <w:num w:numId="11">
    <w:abstractNumId w:val="4"/>
  </w:num>
  <w:num w:numId="12">
    <w:abstractNumId w:val="11"/>
  </w:num>
  <w:num w:numId="13">
    <w:abstractNumId w:val="17"/>
  </w:num>
  <w:num w:numId="14">
    <w:abstractNumId w:val="3"/>
  </w:num>
  <w:num w:numId="15">
    <w:abstractNumId w:val="8"/>
  </w:num>
  <w:num w:numId="16">
    <w:abstractNumId w:val="14"/>
  </w:num>
  <w:num w:numId="17">
    <w:abstractNumId w:val="13"/>
  </w:num>
  <w:num w:numId="18">
    <w:abstractNumId w:val="20"/>
  </w:num>
  <w:num w:numId="19">
    <w:abstractNumId w:val="5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283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49"/>
    <w:rsid w:val="000140CB"/>
    <w:rsid w:val="00044193"/>
    <w:rsid w:val="000D381E"/>
    <w:rsid w:val="001149C6"/>
    <w:rsid w:val="00141DC9"/>
    <w:rsid w:val="00162898"/>
    <w:rsid w:val="00184A53"/>
    <w:rsid w:val="001A7649"/>
    <w:rsid w:val="001E4326"/>
    <w:rsid w:val="0020479F"/>
    <w:rsid w:val="00207B3A"/>
    <w:rsid w:val="0022200D"/>
    <w:rsid w:val="0023580E"/>
    <w:rsid w:val="002C5B8E"/>
    <w:rsid w:val="002D5016"/>
    <w:rsid w:val="002F11BA"/>
    <w:rsid w:val="00311EEB"/>
    <w:rsid w:val="0037491E"/>
    <w:rsid w:val="003B050B"/>
    <w:rsid w:val="003B7771"/>
    <w:rsid w:val="003C533B"/>
    <w:rsid w:val="003D2066"/>
    <w:rsid w:val="00407876"/>
    <w:rsid w:val="00426CE5"/>
    <w:rsid w:val="004C090D"/>
    <w:rsid w:val="004D6C0D"/>
    <w:rsid w:val="00504194"/>
    <w:rsid w:val="00504AC1"/>
    <w:rsid w:val="00510D18"/>
    <w:rsid w:val="0053247A"/>
    <w:rsid w:val="005724E9"/>
    <w:rsid w:val="00592EBC"/>
    <w:rsid w:val="00593E03"/>
    <w:rsid w:val="005E2CE6"/>
    <w:rsid w:val="00611BE6"/>
    <w:rsid w:val="0062731A"/>
    <w:rsid w:val="00636762"/>
    <w:rsid w:val="00666987"/>
    <w:rsid w:val="00675563"/>
    <w:rsid w:val="00691F27"/>
    <w:rsid w:val="00693BDB"/>
    <w:rsid w:val="006B46F0"/>
    <w:rsid w:val="006C5BD4"/>
    <w:rsid w:val="00700F23"/>
    <w:rsid w:val="007556C7"/>
    <w:rsid w:val="00773282"/>
    <w:rsid w:val="007846A9"/>
    <w:rsid w:val="007864CE"/>
    <w:rsid w:val="007B6A5F"/>
    <w:rsid w:val="00800888"/>
    <w:rsid w:val="00822713"/>
    <w:rsid w:val="00847291"/>
    <w:rsid w:val="0089233A"/>
    <w:rsid w:val="00907264"/>
    <w:rsid w:val="0092545E"/>
    <w:rsid w:val="0095314E"/>
    <w:rsid w:val="00981D77"/>
    <w:rsid w:val="009C3C30"/>
    <w:rsid w:val="009E4698"/>
    <w:rsid w:val="00A32F57"/>
    <w:rsid w:val="00A444DF"/>
    <w:rsid w:val="00A531B6"/>
    <w:rsid w:val="00A656D7"/>
    <w:rsid w:val="00A661AC"/>
    <w:rsid w:val="00A827AF"/>
    <w:rsid w:val="00B07686"/>
    <w:rsid w:val="00B36C35"/>
    <w:rsid w:val="00B63C66"/>
    <w:rsid w:val="00B94A3B"/>
    <w:rsid w:val="00BB3184"/>
    <w:rsid w:val="00BD1D59"/>
    <w:rsid w:val="00C5343D"/>
    <w:rsid w:val="00C63395"/>
    <w:rsid w:val="00C7162E"/>
    <w:rsid w:val="00C82F2C"/>
    <w:rsid w:val="00CA3390"/>
    <w:rsid w:val="00CC24E8"/>
    <w:rsid w:val="00CE5414"/>
    <w:rsid w:val="00CF2F82"/>
    <w:rsid w:val="00D16E2F"/>
    <w:rsid w:val="00D2324B"/>
    <w:rsid w:val="00D47710"/>
    <w:rsid w:val="00D578DA"/>
    <w:rsid w:val="00D92845"/>
    <w:rsid w:val="00DF7E8A"/>
    <w:rsid w:val="00E31DB5"/>
    <w:rsid w:val="00EA55E0"/>
    <w:rsid w:val="00F11AC5"/>
    <w:rsid w:val="00F276CC"/>
    <w:rsid w:val="00F5704F"/>
    <w:rsid w:val="00F671DF"/>
    <w:rsid w:val="00F76294"/>
    <w:rsid w:val="00FF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A85DA-5AF4-4ECA-887A-3BD18516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827AF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rsid w:val="002047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2047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3BDB"/>
    <w:rPr>
      <w:color w:val="0000FF"/>
      <w:u w:val="single"/>
    </w:rPr>
  </w:style>
  <w:style w:type="character" w:styleId="BesuchterLink">
    <w:name w:val="FollowedHyperlink"/>
    <w:basedOn w:val="Absatz-Standardschriftart"/>
    <w:rsid w:val="00510D18"/>
    <w:rPr>
      <w:color w:val="800080"/>
      <w:u w:val="single"/>
    </w:rPr>
  </w:style>
  <w:style w:type="paragraph" w:styleId="Sprechblasentext">
    <w:name w:val="Balloon Text"/>
    <w:basedOn w:val="Standard"/>
    <w:semiHidden/>
    <w:rsid w:val="00B36C3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72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rsid w:val="00044193"/>
    <w:rPr>
      <w:sz w:val="16"/>
      <w:szCs w:val="16"/>
    </w:rPr>
  </w:style>
  <w:style w:type="paragraph" w:styleId="Kommentartext">
    <w:name w:val="annotation text"/>
    <w:basedOn w:val="Standard"/>
    <w:semiHidden/>
    <w:rsid w:val="0004419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044193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4729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ferat-inklusion@provinz.bz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FE8D3ABA.dotm</Template>
  <TotalTime>0</TotalTime>
  <Pages>1</Pages>
  <Words>351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 des funktionalen Plansolls der Integrationslehrpersonen – Hinweise und Anträge um zusätzliche Integrationsstunden</vt:lpstr>
    </vt:vector>
  </TitlesOfParts>
  <Company>prov.bz</Company>
  <LinksUpToDate>false</LinksUpToDate>
  <CharactersWithSpaces>2563</CharactersWithSpaces>
  <SharedDoc>false</SharedDoc>
  <HLinks>
    <vt:vector size="6" baseType="variant">
      <vt:variant>
        <vt:i4>720942</vt:i4>
      </vt:variant>
      <vt:variant>
        <vt:i4>0</vt:i4>
      </vt:variant>
      <vt:variant>
        <vt:i4>0</vt:i4>
      </vt:variant>
      <vt:variant>
        <vt:i4>5</vt:i4>
      </vt:variant>
      <vt:variant>
        <vt:lpwstr>mailto:fachstelle.inklusion@schule.suedtirol.it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 des funktionalen Plansolls der Integrationslehrpersonen – Hinweise und Anträge um zusätzliche Integrationsstunden</dc:title>
  <dc:subject/>
  <dc:creator>Lemayr, Franz</dc:creator>
  <cp:keywords/>
  <cp:lastModifiedBy>Steiner, Michaela</cp:lastModifiedBy>
  <cp:revision>5</cp:revision>
  <cp:lastPrinted>2017-03-29T07:17:00Z</cp:lastPrinted>
  <dcterms:created xsi:type="dcterms:W3CDTF">2018-03-09T08:30:00Z</dcterms:created>
  <dcterms:modified xsi:type="dcterms:W3CDTF">2018-03-09T08:58:00Z</dcterms:modified>
</cp:coreProperties>
</file>