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E6" w:rsidRPr="00636762" w:rsidRDefault="005724E9" w:rsidP="00636762">
      <w:pPr>
        <w:spacing w:line="264" w:lineRule="auto"/>
        <w:rPr>
          <w:rFonts w:asciiTheme="minorHAnsi" w:hAnsiTheme="minorHAnsi" w:cs="Arial"/>
          <w:color w:val="3366FF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An </w:t>
      </w:r>
      <w:r w:rsidR="00847291" w:rsidRPr="00636762">
        <w:rPr>
          <w:rFonts w:asciiTheme="minorHAnsi" w:hAnsiTheme="minorHAnsi" w:cs="Arial"/>
          <w:sz w:val="22"/>
          <w:szCs w:val="22"/>
          <w:lang w:val="de-DE"/>
        </w:rPr>
        <w:t>das</w:t>
      </w: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 </w:t>
      </w:r>
      <w:r w:rsidR="00A656D7" w:rsidRPr="00636762">
        <w:rPr>
          <w:rFonts w:asciiTheme="minorHAnsi" w:hAnsiTheme="minorHAnsi" w:cs="Arial"/>
          <w:sz w:val="22"/>
          <w:szCs w:val="22"/>
          <w:lang w:val="de-DE"/>
        </w:rPr>
        <w:br/>
      </w:r>
      <w:hyperlink r:id="rId5" w:history="1">
        <w:r w:rsidR="00847291" w:rsidRPr="00636762">
          <w:rPr>
            <w:rStyle w:val="Hyperlink"/>
            <w:rFonts w:asciiTheme="minorHAnsi" w:hAnsiTheme="minorHAnsi" w:cs="Arial"/>
            <w:sz w:val="22"/>
            <w:szCs w:val="22"/>
            <w:lang w:val="de-DE"/>
          </w:rPr>
          <w:t>referat-inklusion@provinz.bz.it</w:t>
        </w:r>
      </w:hyperlink>
      <w:r w:rsidR="005E2CE6" w:rsidRPr="00636762">
        <w:rPr>
          <w:rFonts w:asciiTheme="minorHAnsi" w:hAnsiTheme="minorHAnsi" w:cs="Arial"/>
          <w:color w:val="3366FF"/>
          <w:sz w:val="22"/>
          <w:szCs w:val="22"/>
          <w:lang w:val="de-DE"/>
        </w:rPr>
        <w:t xml:space="preserve"> </w:t>
      </w:r>
    </w:p>
    <w:p w:rsidR="00A656D7" w:rsidRPr="00636762" w:rsidRDefault="005724E9" w:rsidP="00636762">
      <w:pPr>
        <w:spacing w:line="264" w:lineRule="auto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ausschließlich </w:t>
      </w:r>
      <w:r w:rsidR="00CE5414" w:rsidRPr="00636762">
        <w:rPr>
          <w:rFonts w:asciiTheme="minorHAnsi" w:hAnsiTheme="minorHAnsi" w:cs="Arial"/>
          <w:sz w:val="22"/>
          <w:szCs w:val="22"/>
          <w:lang w:val="de-DE"/>
        </w:rPr>
        <w:t>digital ausgefüllt und unterzeichnet</w:t>
      </w:r>
    </w:p>
    <w:p w:rsidR="00A32F57" w:rsidRDefault="00A32F57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highlight w:val="yellow"/>
          <w:lang w:val="de-DE"/>
        </w:rPr>
      </w:pPr>
    </w:p>
    <w:p w:rsidR="00C5343D" w:rsidRPr="00636762" w:rsidRDefault="00CF2F82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  <w:r w:rsidRPr="00636762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Spätester Einreichtermin: 2</w:t>
      </w:r>
      <w:r w:rsidR="00847291" w:rsidRPr="00636762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9.03.201</w:t>
      </w:r>
      <w:r w:rsidR="00A930EA" w:rsidRPr="00A930EA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8</w:t>
      </w:r>
    </w:p>
    <w:p w:rsidR="005E2CE6" w:rsidRPr="00636762" w:rsidRDefault="005E2CE6" w:rsidP="00636762">
      <w:pPr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CE5414" w:rsidRPr="00636762" w:rsidRDefault="001C6845" w:rsidP="001C6845">
      <w:pPr>
        <w:spacing w:before="40" w:line="264" w:lineRule="auto"/>
        <w:jc w:val="both"/>
        <w:rPr>
          <w:rFonts w:asciiTheme="minorHAnsi" w:hAnsiTheme="minorHAnsi" w:cs="Arial"/>
          <w:b/>
          <w:bCs/>
          <w:sz w:val="22"/>
          <w:szCs w:val="22"/>
          <w:lang w:val="de-DE"/>
        </w:rPr>
      </w:pPr>
      <w:r w:rsidRPr="001C6845">
        <w:rPr>
          <w:rFonts w:asciiTheme="minorHAnsi" w:hAnsiTheme="minorHAnsi"/>
          <w:b/>
          <w:bCs/>
          <w:sz w:val="22"/>
          <w:szCs w:val="22"/>
          <w:lang w:val="de-DE"/>
        </w:rPr>
        <w:t>Antrag um zusätzliche Stunden für die „Zentren für Information und Beratung“ (ZIB) in den Mittel- und Oberschulen</w:t>
      </w:r>
    </w:p>
    <w:p w:rsidR="00CE5414" w:rsidRPr="00636762" w:rsidRDefault="00CE5414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A656D7" w:rsidRPr="00636762" w:rsidRDefault="00A656D7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  <w:r w:rsidRPr="00636762">
        <w:rPr>
          <w:rFonts w:asciiTheme="minorHAnsi" w:hAnsiTheme="minorHAnsi" w:cs="Arial"/>
          <w:bCs/>
          <w:sz w:val="22"/>
          <w:szCs w:val="22"/>
          <w:lang w:val="de-DE"/>
        </w:rPr>
        <w:t>Bezeichnung der Schule:</w:t>
      </w:r>
      <w:r w:rsidRPr="00636762">
        <w:rPr>
          <w:rFonts w:asciiTheme="minorHAnsi" w:hAnsiTheme="minorHAnsi" w:cs="Arial"/>
          <w:b/>
          <w:sz w:val="22"/>
          <w:szCs w:val="22"/>
          <w:lang w:val="de-DE"/>
        </w:rPr>
        <w:t xml:space="preserve"> </w:t>
      </w:r>
      <w:bookmarkStart w:id="0" w:name="Text2"/>
      <w:r w:rsidR="00CE5414" w:rsidRPr="003D0DE1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E5414" w:rsidRPr="003D0DE1">
        <w:rPr>
          <w:rFonts w:asciiTheme="minorHAnsi" w:hAnsiTheme="minorHAnsi" w:cs="Arial"/>
          <w:b/>
          <w:sz w:val="22"/>
          <w:szCs w:val="22"/>
          <w:u w:val="single"/>
          <w:lang w:val="de-DE"/>
        </w:rPr>
        <w:instrText xml:space="preserve"> FORMTEXT </w:instrText>
      </w:r>
      <w:r w:rsidR="00CE5414" w:rsidRPr="003D0DE1">
        <w:rPr>
          <w:rFonts w:asciiTheme="minorHAnsi" w:hAnsiTheme="minorHAnsi" w:cs="Arial"/>
          <w:b/>
          <w:sz w:val="22"/>
          <w:szCs w:val="22"/>
          <w:u w:val="single"/>
          <w:lang w:val="de-DE"/>
        </w:rPr>
      </w:r>
      <w:r w:rsidR="00CE5414" w:rsidRPr="003D0DE1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separate"/>
      </w:r>
      <w:r w:rsidR="00CE5414" w:rsidRPr="003D0DE1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3D0DE1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3D0DE1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3D0DE1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3D0DE1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3D0DE1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end"/>
      </w:r>
      <w:bookmarkEnd w:id="0"/>
    </w:p>
    <w:p w:rsidR="00847291" w:rsidRDefault="00847291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1C6845" w:rsidRPr="005E5974" w:rsidRDefault="001C6845" w:rsidP="001C6845">
      <w:pPr>
        <w:ind w:left="851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  <w:r>
        <w:rPr>
          <w:rFonts w:asciiTheme="minorHAnsi" w:hAnsiTheme="minorHAnsi" w:cs="Arial"/>
          <w:sz w:val="22"/>
          <w:szCs w:val="22"/>
          <w:lang w:val="de-DE"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Theme="minorHAnsi" w:hAnsiTheme="minorHAnsi" w:cs="Arial"/>
          <w:sz w:val="22"/>
          <w:szCs w:val="22"/>
          <w:lang w:val="de-DE" w:eastAsia="de-DE"/>
        </w:rPr>
        <w:instrText xml:space="preserve"> FORMCHECKBOX </w:instrText>
      </w:r>
      <w:r w:rsidR="008451E7">
        <w:rPr>
          <w:rFonts w:asciiTheme="minorHAnsi" w:hAnsiTheme="minorHAnsi" w:cs="Arial"/>
          <w:sz w:val="22"/>
          <w:szCs w:val="22"/>
          <w:lang w:val="de-DE" w:eastAsia="de-DE"/>
        </w:rPr>
      </w:r>
      <w:r w:rsidR="008451E7">
        <w:rPr>
          <w:rFonts w:asciiTheme="minorHAnsi" w:hAnsiTheme="minorHAnsi" w:cs="Arial"/>
          <w:sz w:val="22"/>
          <w:szCs w:val="22"/>
          <w:lang w:val="de-DE" w:eastAsia="de-DE"/>
        </w:rPr>
        <w:fldChar w:fldCharType="separate"/>
      </w:r>
      <w:r>
        <w:rPr>
          <w:rFonts w:asciiTheme="minorHAnsi" w:hAnsiTheme="minorHAnsi" w:cs="Arial"/>
          <w:sz w:val="22"/>
          <w:szCs w:val="22"/>
          <w:lang w:val="de-DE" w:eastAsia="de-DE"/>
        </w:rPr>
        <w:fldChar w:fldCharType="end"/>
      </w:r>
      <w:bookmarkEnd w:id="1"/>
      <w:r>
        <w:rPr>
          <w:rFonts w:asciiTheme="minorHAnsi" w:hAnsiTheme="minorHAnsi" w:cs="Arial"/>
          <w:sz w:val="22"/>
          <w:szCs w:val="22"/>
          <w:lang w:val="de-DE" w:eastAsia="de-DE"/>
        </w:rPr>
        <w:tab/>
      </w:r>
      <w:r w:rsidR="005E5974"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Unter Beachtung der Bedingungen laut </w:t>
      </w:r>
      <w:r w:rsidR="005E5974"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Mitteilung </w:t>
      </w:r>
      <w:r w:rsidR="005E5974">
        <w:rPr>
          <w:rFonts w:asciiTheme="minorHAnsi" w:hAnsiTheme="minorHAnsi" w:cs="Helvetica"/>
          <w:sz w:val="22"/>
          <w:szCs w:val="22"/>
          <w:lang w:val="de-DE" w:eastAsia="de-DE" w:bidi="hi-IN"/>
        </w:rPr>
        <w:t>zum funkt</w:t>
      </w:r>
      <w:r w:rsidR="00911316">
        <w:rPr>
          <w:rFonts w:asciiTheme="minorHAnsi" w:hAnsiTheme="minorHAnsi" w:cs="Helvetica"/>
          <w:sz w:val="22"/>
          <w:szCs w:val="22"/>
          <w:lang w:val="de-DE" w:eastAsia="de-DE" w:bidi="hi-IN"/>
        </w:rPr>
        <w:t>i</w:t>
      </w:r>
      <w:r w:rsid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onalen Plansoll der Integrationslehrpersonen </w:t>
      </w:r>
      <w:r w:rsidRPr="005E5974">
        <w:rPr>
          <w:rFonts w:asciiTheme="minorHAnsi" w:hAnsiTheme="minorHAnsi" w:cs="Helvetica"/>
          <w:b/>
          <w:sz w:val="22"/>
          <w:szCs w:val="22"/>
          <w:lang w:val="de-DE" w:eastAsia="de-DE" w:bidi="hi-IN"/>
        </w:rPr>
        <w:t>ersuche</w:t>
      </w:r>
      <w:r w:rsidR="00A20F02">
        <w:rPr>
          <w:rFonts w:asciiTheme="minorHAnsi" w:hAnsiTheme="minorHAnsi" w:cs="Helvetica"/>
          <w:b/>
          <w:sz w:val="22"/>
          <w:szCs w:val="22"/>
          <w:lang w:val="de-DE" w:eastAsia="de-DE" w:bidi="hi-IN"/>
        </w:rPr>
        <w:t xml:space="preserve"> ich</w:t>
      </w:r>
      <w:r w:rsidRPr="005E5974">
        <w:rPr>
          <w:rFonts w:asciiTheme="minorHAnsi" w:hAnsiTheme="minorHAnsi" w:cs="Helvetica"/>
          <w:b/>
          <w:sz w:val="22"/>
          <w:szCs w:val="22"/>
          <w:lang w:val="de-DE" w:eastAsia="de-DE" w:bidi="hi-IN"/>
        </w:rPr>
        <w:t xml:space="preserve"> um Bestätigung</w:t>
      </w:r>
      <w:r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 der </w:t>
      </w:r>
      <w:r w:rsidR="003D0DE1"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für dieses Schuljahr </w:t>
      </w:r>
      <w:r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zugewiesen </w:t>
      </w:r>
      <w:r w:rsidR="005E5974"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>ZIB-</w:t>
      </w:r>
      <w:r w:rsidRPr="005E5974">
        <w:rPr>
          <w:rFonts w:asciiTheme="minorHAnsi" w:hAnsiTheme="minorHAnsi" w:cs="Helvetica"/>
          <w:sz w:val="22"/>
          <w:szCs w:val="22"/>
          <w:lang w:val="de-DE" w:eastAsia="de-DE" w:bidi="hi-IN"/>
        </w:rPr>
        <w:t>Ressourcen auch für das kommende Schuljahr:</w:t>
      </w:r>
    </w:p>
    <w:p w:rsidR="003D0DE1" w:rsidRDefault="003D0DE1" w:rsidP="001C6845">
      <w:pPr>
        <w:ind w:left="851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</w:p>
    <w:tbl>
      <w:tblPr>
        <w:tblStyle w:val="Tabellenraster"/>
        <w:tblW w:w="1105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2272"/>
      </w:tblGrid>
      <w:tr w:rsidR="00611BE6" w:rsidTr="003D0DE1">
        <w:tc>
          <w:tcPr>
            <w:tcW w:w="8784" w:type="dxa"/>
          </w:tcPr>
          <w:p w:rsidR="00611BE6" w:rsidRDefault="003D0DE1" w:rsidP="00611BE6">
            <w:pPr>
              <w:numPr>
                <w:ilvl w:val="0"/>
                <w:numId w:val="21"/>
              </w:numPr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>
              <w:rPr>
                <w:rFonts w:ascii="Calibri" w:hAnsi="Calibri" w:cs="Arial"/>
                <w:sz w:val="22"/>
                <w:szCs w:val="22"/>
                <w:lang w:val="de-DE" w:eastAsia="de-DE"/>
              </w:rPr>
              <w:t>eigens</w:t>
            </w:r>
            <w:r w:rsidR="001C6845">
              <w:rPr>
                <w:rFonts w:ascii="Calibri" w:hAnsi="Calibri" w:cs="Arial"/>
                <w:sz w:val="22"/>
                <w:szCs w:val="22"/>
                <w:lang w:val="de-DE" w:eastAsia="de-DE"/>
              </w:rPr>
              <w:t xml:space="preserve"> für das ZIB</w:t>
            </w:r>
            <w:r w:rsidR="00611BE6"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 xml:space="preserve"> </w:t>
            </w:r>
            <w:r w:rsidR="001C6845">
              <w:rPr>
                <w:rFonts w:ascii="Calibri" w:hAnsi="Calibri" w:cs="Arial"/>
                <w:sz w:val="22"/>
                <w:szCs w:val="22"/>
                <w:lang w:val="de-DE" w:eastAsia="de-DE"/>
              </w:rPr>
              <w:t>zugewiesene Wochenstunden</w:t>
            </w:r>
          </w:p>
        </w:tc>
        <w:tc>
          <w:tcPr>
            <w:tcW w:w="2272" w:type="dxa"/>
          </w:tcPr>
          <w:p w:rsidR="00611BE6" w:rsidRDefault="00611BE6" w:rsidP="00611BE6">
            <w:pPr>
              <w:tabs>
                <w:tab w:val="left" w:pos="747"/>
              </w:tabs>
              <w:ind w:left="747" w:hanging="747"/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" w:name="Text23"/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instrText xml:space="preserve"> FORMTEXT </w:instrTex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separate"/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end"/>
            </w:r>
            <w:bookmarkEnd w:id="2"/>
          </w:p>
        </w:tc>
      </w:tr>
      <w:tr w:rsidR="00611BE6" w:rsidTr="003D0DE1">
        <w:tc>
          <w:tcPr>
            <w:tcW w:w="8784" w:type="dxa"/>
          </w:tcPr>
          <w:p w:rsidR="00611BE6" w:rsidRDefault="00611BE6" w:rsidP="00611BE6">
            <w:pPr>
              <w:numPr>
                <w:ilvl w:val="0"/>
                <w:numId w:val="21"/>
              </w:numPr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Helvetica"/>
                <w:sz w:val="22"/>
                <w:szCs w:val="22"/>
                <w:lang w:val="de-DE" w:eastAsia="de-DE" w:bidi="hi-IN"/>
              </w:rPr>
              <w:t>aus dem eigenen funktionalen Plansoll</w:t>
            </w:r>
            <w:r w:rsidR="001C6845">
              <w:rPr>
                <w:rFonts w:ascii="Calibri" w:hAnsi="Calibri" w:cs="Helvetica"/>
                <w:sz w:val="22"/>
                <w:szCs w:val="22"/>
                <w:lang w:val="de-DE" w:eastAsia="de-DE" w:bidi="hi-IN"/>
              </w:rPr>
              <w:t xml:space="preserve"> für das ZIB bereitgestellte Wochenstunden</w:t>
            </w:r>
          </w:p>
        </w:tc>
        <w:tc>
          <w:tcPr>
            <w:tcW w:w="2272" w:type="dxa"/>
          </w:tcPr>
          <w:p w:rsidR="00611BE6" w:rsidRDefault="00611BE6" w:rsidP="00611BE6">
            <w:pPr>
              <w:tabs>
                <w:tab w:val="left" w:pos="747"/>
              </w:tabs>
              <w:ind w:left="747" w:hanging="747"/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" w:name="Text24"/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instrText xml:space="preserve"> FORMTEXT </w:instrText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separate"/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end"/>
            </w:r>
            <w:bookmarkEnd w:id="3"/>
          </w:p>
        </w:tc>
      </w:tr>
    </w:tbl>
    <w:p w:rsidR="00611BE6" w:rsidRPr="00636762" w:rsidRDefault="00611BE6" w:rsidP="00636762">
      <w:pPr>
        <w:rPr>
          <w:rFonts w:asciiTheme="minorHAnsi" w:hAnsiTheme="minorHAnsi" w:cs="Arial"/>
          <w:sz w:val="22"/>
          <w:szCs w:val="22"/>
          <w:lang w:val="de-DE" w:eastAsia="de-DE"/>
        </w:rPr>
      </w:pPr>
    </w:p>
    <w:p w:rsidR="00636762" w:rsidRDefault="00636762" w:rsidP="00636762">
      <w:pPr>
        <w:tabs>
          <w:tab w:val="left" w:pos="5580"/>
        </w:tabs>
        <w:rPr>
          <w:rFonts w:asciiTheme="minorHAnsi" w:hAnsiTheme="minorHAnsi" w:cs="Arial"/>
          <w:sz w:val="22"/>
          <w:szCs w:val="22"/>
          <w:lang w:val="de-DE" w:eastAsia="de-DE"/>
        </w:rPr>
      </w:pP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 xml:space="preserve">Mit diesen Stunden </w:t>
      </w:r>
      <w:r w:rsidR="001C6845">
        <w:rPr>
          <w:rFonts w:asciiTheme="minorHAnsi" w:hAnsiTheme="minorHAnsi" w:cs="Arial"/>
          <w:sz w:val="22"/>
          <w:szCs w:val="22"/>
          <w:lang w:val="de-DE" w:eastAsia="de-DE"/>
        </w:rPr>
        <w:t>habe</w:t>
      </w: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 xml:space="preserve"> </w:t>
      </w:r>
      <w:r w:rsidR="003D0DE1">
        <w:rPr>
          <w:rFonts w:asciiTheme="minorHAnsi" w:hAnsiTheme="minorHAnsi" w:cs="Arial"/>
          <w:sz w:val="22"/>
          <w:szCs w:val="22"/>
          <w:lang w:val="de-DE" w:eastAsia="de-DE"/>
        </w:rPr>
        <w:t xml:space="preserve">ich heuer </w:t>
      </w: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>folgende</w:t>
      </w:r>
      <w:r w:rsidR="003D0DE1">
        <w:rPr>
          <w:rFonts w:asciiTheme="minorHAnsi" w:hAnsiTheme="minorHAnsi" w:cs="Arial"/>
          <w:sz w:val="22"/>
          <w:szCs w:val="22"/>
          <w:lang w:val="de-DE" w:eastAsia="de-DE"/>
        </w:rPr>
        <w:t>n</w:t>
      </w: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 xml:space="preserve"> Lehrpersonen</w:t>
      </w:r>
      <w:r w:rsidR="001C6845">
        <w:rPr>
          <w:rFonts w:asciiTheme="minorHAnsi" w:hAnsiTheme="minorHAnsi" w:cs="Arial"/>
          <w:sz w:val="22"/>
          <w:szCs w:val="22"/>
          <w:lang w:val="de-DE" w:eastAsia="de-DE"/>
        </w:rPr>
        <w:t xml:space="preserve"> eine Freistellung vom Unterricht für ZIB-Aufgaben gewährt</w:t>
      </w: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>:</w:t>
      </w:r>
    </w:p>
    <w:p w:rsidR="003D0DE1" w:rsidRPr="00636762" w:rsidRDefault="003D0DE1" w:rsidP="00636762">
      <w:pPr>
        <w:tabs>
          <w:tab w:val="left" w:pos="5580"/>
        </w:tabs>
        <w:rPr>
          <w:rFonts w:asciiTheme="minorHAnsi" w:hAnsiTheme="minorHAnsi" w:cs="Arial"/>
          <w:sz w:val="22"/>
          <w:szCs w:val="22"/>
          <w:lang w:val="de-DE" w:eastAsia="de-DE"/>
        </w:rPr>
      </w:pPr>
    </w:p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5239"/>
        <w:gridCol w:w="5387"/>
        <w:gridCol w:w="3934"/>
      </w:tblGrid>
      <w:tr w:rsidR="001C6845" w:rsidRPr="008451E7" w:rsidTr="003D0DE1">
        <w:trPr>
          <w:trHeight w:val="244"/>
        </w:trPr>
        <w:tc>
          <w:tcPr>
            <w:tcW w:w="1799" w:type="pct"/>
            <w:vMerge w:val="restart"/>
            <w:vAlign w:val="center"/>
          </w:tcPr>
          <w:p w:rsidR="001C6845" w:rsidRPr="003D0DE1" w:rsidRDefault="001C6845" w:rsidP="00636762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</w:pPr>
            <w:r w:rsidRPr="003D0DE1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t>Name der Lehrperson</w:t>
            </w:r>
          </w:p>
        </w:tc>
        <w:tc>
          <w:tcPr>
            <w:tcW w:w="1850" w:type="pct"/>
            <w:vMerge w:val="restart"/>
            <w:vAlign w:val="center"/>
          </w:tcPr>
          <w:p w:rsidR="001C6845" w:rsidRPr="003D0DE1" w:rsidRDefault="001C6845" w:rsidP="00636762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</w:pPr>
            <w:r w:rsidRPr="003D0DE1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t>Lasis-Adresse der Lehrperson</w:t>
            </w:r>
          </w:p>
        </w:tc>
        <w:tc>
          <w:tcPr>
            <w:tcW w:w="1351" w:type="pct"/>
            <w:vMerge w:val="restart"/>
            <w:vAlign w:val="center"/>
          </w:tcPr>
          <w:p w:rsidR="001C6845" w:rsidRPr="003D0DE1" w:rsidRDefault="001C6845" w:rsidP="00636762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</w:pPr>
            <w:r w:rsidRPr="003D0DE1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t>Std./Woche Freistellung für diese Tätigkeit</w:t>
            </w:r>
          </w:p>
        </w:tc>
      </w:tr>
      <w:tr w:rsidR="001C6845" w:rsidRPr="008451E7" w:rsidTr="003D0DE1">
        <w:trPr>
          <w:trHeight w:val="244"/>
        </w:trPr>
        <w:tc>
          <w:tcPr>
            <w:tcW w:w="1799" w:type="pct"/>
            <w:vMerge/>
          </w:tcPr>
          <w:p w:rsidR="001C6845" w:rsidRPr="00636762" w:rsidRDefault="001C6845" w:rsidP="00636762">
            <w:pPr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1850" w:type="pct"/>
            <w:vMerge/>
          </w:tcPr>
          <w:p w:rsidR="001C6845" w:rsidRPr="00636762" w:rsidRDefault="001C6845" w:rsidP="00636762">
            <w:pPr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1351" w:type="pct"/>
            <w:vMerge/>
          </w:tcPr>
          <w:p w:rsidR="001C6845" w:rsidRPr="00636762" w:rsidRDefault="001C6845" w:rsidP="00636762">
            <w:pPr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</w:p>
        </w:tc>
      </w:tr>
      <w:tr w:rsidR="001C6845" w:rsidRPr="00D92845" w:rsidTr="003D0DE1">
        <w:tc>
          <w:tcPr>
            <w:tcW w:w="1799" w:type="pct"/>
          </w:tcPr>
          <w:p w:rsidR="001C6845" w:rsidRPr="00D92845" w:rsidRDefault="003D0DE1" w:rsidP="00636762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" w:name="Text25"/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  <w:bookmarkEnd w:id="4"/>
          </w:p>
        </w:tc>
        <w:tc>
          <w:tcPr>
            <w:tcW w:w="1850" w:type="pct"/>
          </w:tcPr>
          <w:p w:rsidR="001C6845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1C6845" w:rsidRPr="00D92845" w:rsidRDefault="003D0DE1" w:rsidP="00636762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3D0DE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3D0DE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3D0DE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3D0DE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1D7F7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1D7F7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1D7F7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3D0DE1">
        <w:tc>
          <w:tcPr>
            <w:tcW w:w="1799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850" w:type="pct"/>
          </w:tcPr>
          <w:p w:rsidR="008451E7" w:rsidRPr="00D92845" w:rsidRDefault="008451E7" w:rsidP="008451E7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1351" w:type="pct"/>
          </w:tcPr>
          <w:p w:rsidR="008451E7" w:rsidRPr="00D92845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8451E7" w:rsidRPr="00D92845" w:rsidTr="008451E7">
        <w:tc>
          <w:tcPr>
            <w:tcW w:w="3649" w:type="pct"/>
            <w:gridSpan w:val="2"/>
          </w:tcPr>
          <w:p w:rsidR="008451E7" w:rsidRPr="008451E7" w:rsidRDefault="008451E7" w:rsidP="008451E7">
            <w:pPr>
              <w:spacing w:before="60"/>
              <w:jc w:val="right"/>
              <w:rPr>
                <w:rFonts w:ascii="Calibri" w:hAnsi="Calibri" w:cs="Arial"/>
                <w:b/>
                <w:sz w:val="20"/>
                <w:szCs w:val="20"/>
                <w:lang w:val="de-DE" w:eastAsia="de-DE"/>
              </w:rPr>
            </w:pPr>
            <w:r w:rsidRPr="008451E7">
              <w:rPr>
                <w:rFonts w:ascii="Calibri" w:hAnsi="Calibri" w:cs="Arial"/>
                <w:b/>
                <w:sz w:val="20"/>
                <w:szCs w:val="20"/>
                <w:lang w:val="de-DE" w:eastAsia="de-DE"/>
              </w:rPr>
              <w:t>Summe Wochenstunden:</w:t>
            </w:r>
          </w:p>
        </w:tc>
        <w:tc>
          <w:tcPr>
            <w:tcW w:w="1351" w:type="pct"/>
          </w:tcPr>
          <w:p w:rsidR="008451E7" w:rsidRPr="008451E7" w:rsidRDefault="008451E7" w:rsidP="008451E7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</w:pPr>
            <w:r w:rsidRPr="008451E7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451E7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451E7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</w:r>
            <w:r w:rsidRPr="008451E7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fldChar w:fldCharType="separate"/>
            </w:r>
            <w:r w:rsidRPr="008451E7">
              <w:rPr>
                <w:rFonts w:asciiTheme="minorHAnsi" w:hAnsiTheme="minorHAnsi" w:cs="Arial"/>
                <w:b/>
                <w:noProof/>
                <w:sz w:val="20"/>
                <w:szCs w:val="20"/>
                <w:lang w:val="de-DE" w:eastAsia="de-DE"/>
              </w:rPr>
              <w:t> </w:t>
            </w:r>
            <w:r w:rsidRPr="008451E7">
              <w:rPr>
                <w:rFonts w:asciiTheme="minorHAnsi" w:hAnsiTheme="minorHAnsi" w:cs="Arial"/>
                <w:b/>
                <w:noProof/>
                <w:sz w:val="20"/>
                <w:szCs w:val="20"/>
                <w:lang w:val="de-DE" w:eastAsia="de-DE"/>
              </w:rPr>
              <w:t> </w:t>
            </w:r>
            <w:r w:rsidRPr="008451E7">
              <w:rPr>
                <w:rFonts w:asciiTheme="minorHAnsi" w:hAnsiTheme="minorHAnsi" w:cs="Arial"/>
                <w:b/>
                <w:noProof/>
                <w:sz w:val="20"/>
                <w:szCs w:val="20"/>
                <w:lang w:val="de-DE" w:eastAsia="de-DE"/>
              </w:rPr>
              <w:t> </w:t>
            </w:r>
            <w:r w:rsidRPr="008451E7">
              <w:rPr>
                <w:rFonts w:asciiTheme="minorHAnsi" w:hAnsiTheme="minorHAnsi" w:cs="Arial"/>
                <w:b/>
                <w:noProof/>
                <w:sz w:val="20"/>
                <w:szCs w:val="20"/>
                <w:lang w:val="de-DE" w:eastAsia="de-DE"/>
              </w:rPr>
              <w:t> </w:t>
            </w:r>
            <w:r w:rsidRPr="008451E7">
              <w:rPr>
                <w:rFonts w:asciiTheme="minorHAnsi" w:hAnsiTheme="minorHAnsi" w:cs="Arial"/>
                <w:b/>
                <w:noProof/>
                <w:sz w:val="20"/>
                <w:szCs w:val="20"/>
                <w:lang w:val="de-DE" w:eastAsia="de-DE"/>
              </w:rPr>
              <w:t> </w:t>
            </w:r>
            <w:r w:rsidRPr="008451E7">
              <w:rPr>
                <w:rFonts w:asciiTheme="minorHAnsi" w:hAnsiTheme="minorHAnsi" w:cs="Arial"/>
                <w:b/>
                <w:sz w:val="20"/>
                <w:szCs w:val="20"/>
                <w:lang w:val="de-DE" w:eastAsia="de-DE"/>
              </w:rPr>
              <w:fldChar w:fldCharType="end"/>
            </w:r>
          </w:p>
        </w:tc>
      </w:tr>
    </w:tbl>
    <w:p w:rsidR="00847291" w:rsidRPr="00636762" w:rsidRDefault="00847291" w:rsidP="00636762">
      <w:pPr>
        <w:tabs>
          <w:tab w:val="center" w:pos="7560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3D0DE1" w:rsidRDefault="003D0DE1">
      <w:pPr>
        <w:rPr>
          <w:rFonts w:asciiTheme="minorHAnsi" w:hAnsiTheme="minorHAnsi" w:cs="Arial"/>
          <w:sz w:val="22"/>
          <w:szCs w:val="22"/>
          <w:lang w:val="de-DE"/>
        </w:rPr>
      </w:pPr>
      <w:r>
        <w:rPr>
          <w:rFonts w:asciiTheme="minorHAnsi" w:hAnsiTheme="minorHAnsi" w:cs="Arial"/>
          <w:sz w:val="22"/>
          <w:szCs w:val="22"/>
          <w:lang w:val="de-DE"/>
        </w:rPr>
        <w:br w:type="page"/>
      </w:r>
    </w:p>
    <w:p w:rsidR="001C6845" w:rsidRDefault="001C6845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3D0DE1" w:rsidRDefault="001C6845" w:rsidP="001C6845">
      <w:pPr>
        <w:ind w:left="851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  <w:r>
        <w:rPr>
          <w:rFonts w:asciiTheme="minorHAnsi" w:hAnsiTheme="minorHAnsi" w:cs="Arial"/>
          <w:sz w:val="22"/>
          <w:szCs w:val="22"/>
          <w:lang w:val="de-DE"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="Arial"/>
          <w:sz w:val="22"/>
          <w:szCs w:val="22"/>
          <w:lang w:val="de-DE" w:eastAsia="de-DE"/>
        </w:rPr>
        <w:instrText xml:space="preserve"> FORMCHECKBOX </w:instrText>
      </w:r>
      <w:r w:rsidR="008451E7">
        <w:rPr>
          <w:rFonts w:asciiTheme="minorHAnsi" w:hAnsiTheme="minorHAnsi" w:cs="Arial"/>
          <w:sz w:val="22"/>
          <w:szCs w:val="22"/>
          <w:lang w:val="de-DE" w:eastAsia="de-DE"/>
        </w:rPr>
      </w:r>
      <w:r w:rsidR="008451E7">
        <w:rPr>
          <w:rFonts w:asciiTheme="minorHAnsi" w:hAnsiTheme="minorHAnsi" w:cs="Arial"/>
          <w:sz w:val="22"/>
          <w:szCs w:val="22"/>
          <w:lang w:val="de-DE" w:eastAsia="de-DE"/>
        </w:rPr>
        <w:fldChar w:fldCharType="separate"/>
      </w:r>
      <w:r>
        <w:rPr>
          <w:rFonts w:asciiTheme="minorHAnsi" w:hAnsiTheme="minorHAnsi" w:cs="Arial"/>
          <w:sz w:val="22"/>
          <w:szCs w:val="22"/>
          <w:lang w:val="de-DE" w:eastAsia="de-DE"/>
        </w:rPr>
        <w:fldChar w:fldCharType="end"/>
      </w:r>
      <w:r>
        <w:rPr>
          <w:rFonts w:asciiTheme="minorHAnsi" w:hAnsiTheme="minorHAnsi" w:cs="Arial"/>
          <w:sz w:val="22"/>
          <w:szCs w:val="22"/>
          <w:lang w:val="de-DE" w:eastAsia="de-DE"/>
        </w:rPr>
        <w:tab/>
        <w:t xml:space="preserve">Die Schule möchte gerne ein ZIB unter </w:t>
      </w:r>
      <w:r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Beachtung </w:t>
      </w:r>
      <w:r w:rsidR="005E5974">
        <w:rPr>
          <w:rFonts w:asciiTheme="minorHAnsi" w:hAnsiTheme="minorHAnsi" w:cs="Helvetica"/>
          <w:sz w:val="22"/>
          <w:szCs w:val="22"/>
          <w:lang w:val="de-DE" w:eastAsia="de-DE" w:bidi="hi-IN"/>
        </w:rPr>
        <w:t>der Bedingungen laut</w:t>
      </w:r>
      <w:r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 Mitteilung </w:t>
      </w:r>
      <w:r w:rsidR="00911316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des Referats Inklusion </w:t>
      </w:r>
      <w:r w:rsidR="003D0DE1">
        <w:rPr>
          <w:rFonts w:asciiTheme="minorHAnsi" w:hAnsiTheme="minorHAnsi" w:cs="Helvetica"/>
          <w:sz w:val="22"/>
          <w:szCs w:val="22"/>
          <w:lang w:val="de-DE" w:eastAsia="de-DE" w:bidi="hi-IN"/>
        </w:rPr>
        <w:t>zum funkt</w:t>
      </w:r>
      <w:r w:rsidR="00911316">
        <w:rPr>
          <w:rFonts w:asciiTheme="minorHAnsi" w:hAnsiTheme="minorHAnsi" w:cs="Helvetica"/>
          <w:sz w:val="22"/>
          <w:szCs w:val="22"/>
          <w:lang w:val="de-DE" w:eastAsia="de-DE" w:bidi="hi-IN"/>
        </w:rPr>
        <w:t>i</w:t>
      </w:r>
      <w:r w:rsidR="003D0DE1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onalen Plansoll der Integrationslehrpersonen </w:t>
      </w:r>
      <w:r>
        <w:rPr>
          <w:rFonts w:asciiTheme="minorHAnsi" w:hAnsiTheme="minorHAnsi" w:cs="Helvetica"/>
          <w:sz w:val="22"/>
          <w:szCs w:val="22"/>
          <w:lang w:val="de-DE" w:eastAsia="de-DE" w:bidi="hi-IN"/>
        </w:rPr>
        <w:t>aufbauen</w:t>
      </w:r>
      <w:r w:rsidR="003D0DE1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 und</w:t>
      </w:r>
      <w:r w:rsidR="005E5974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 ich</w:t>
      </w:r>
    </w:p>
    <w:p w:rsidR="003D0DE1" w:rsidRDefault="003D0DE1" w:rsidP="001C6845">
      <w:pPr>
        <w:ind w:left="851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</w:p>
    <w:tbl>
      <w:tblPr>
        <w:tblStyle w:val="Tabellenraster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3"/>
        <w:gridCol w:w="6856"/>
      </w:tblGrid>
      <w:tr w:rsidR="003D0DE1" w:rsidTr="005E5974">
        <w:tc>
          <w:tcPr>
            <w:tcW w:w="6853" w:type="dxa"/>
          </w:tcPr>
          <w:p w:rsidR="003D0DE1" w:rsidRPr="003D0DE1" w:rsidRDefault="003D0DE1" w:rsidP="003D0DE1">
            <w:pPr>
              <w:pStyle w:val="Listenabsatz"/>
              <w:numPr>
                <w:ilvl w:val="0"/>
                <w:numId w:val="21"/>
              </w:numP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</w:pPr>
            <w: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>e</w:t>
            </w:r>
            <w:r w:rsidR="005E5974"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>rsuche</w:t>
            </w:r>
            <w:r w:rsidRPr="003D0DE1"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 xml:space="preserve"> um die Zuweisung von </w:t>
            </w:r>
          </w:p>
        </w:tc>
        <w:tc>
          <w:tcPr>
            <w:tcW w:w="6856" w:type="dxa"/>
          </w:tcPr>
          <w:p w:rsidR="003D0DE1" w:rsidRDefault="003D0DE1" w:rsidP="001C6845">
            <w:pP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</w:pP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instrText xml:space="preserve"> FORMTEXT </w:instrTex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separate"/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end"/>
            </w:r>
            <w:r w:rsidRPr="003D0DE1">
              <w:rPr>
                <w:rFonts w:ascii="Calibri" w:hAnsi="Calibri" w:cs="Arial"/>
                <w:bCs/>
                <w:sz w:val="22"/>
                <w:szCs w:val="22"/>
                <w:lang w:val="de-DE" w:eastAsia="de-DE"/>
              </w:rPr>
              <w:t xml:space="preserve"> Wochenstunden für diesen Zweck</w:t>
            </w:r>
          </w:p>
        </w:tc>
      </w:tr>
      <w:tr w:rsidR="003D0DE1" w:rsidRPr="008451E7" w:rsidTr="005E5974">
        <w:tc>
          <w:tcPr>
            <w:tcW w:w="6853" w:type="dxa"/>
          </w:tcPr>
          <w:p w:rsidR="003D0DE1" w:rsidRPr="003D0DE1" w:rsidRDefault="005E5974" w:rsidP="003D0DE1">
            <w:pPr>
              <w:pStyle w:val="Listenabsatz"/>
              <w:numPr>
                <w:ilvl w:val="0"/>
                <w:numId w:val="21"/>
              </w:numP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</w:pPr>
            <w: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>werde</w:t>
            </w:r>
            <w:r w:rsidR="003D0DE1"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 xml:space="preserve"> aus dem eigenen funkt</w:t>
            </w:r>
            <w:r w:rsidR="00911316"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>i</w:t>
            </w:r>
            <w:r w:rsidR="003D0DE1"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  <w:t xml:space="preserve">onalen Plansoll </w:t>
            </w:r>
          </w:p>
        </w:tc>
        <w:tc>
          <w:tcPr>
            <w:tcW w:w="6856" w:type="dxa"/>
          </w:tcPr>
          <w:p w:rsidR="003D0DE1" w:rsidRDefault="003D0DE1" w:rsidP="003D0DE1">
            <w:pPr>
              <w:rPr>
                <w:rFonts w:asciiTheme="minorHAnsi" w:hAnsiTheme="minorHAnsi" w:cs="Helvetica"/>
                <w:sz w:val="22"/>
                <w:szCs w:val="22"/>
                <w:lang w:val="de-DE" w:eastAsia="de-DE" w:bidi="hi-IN"/>
              </w:rPr>
            </w:pP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instrText xml:space="preserve"> FORMTEXT </w:instrTex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separate"/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end"/>
            </w:r>
            <w:r w:rsidRPr="003D0DE1">
              <w:rPr>
                <w:rFonts w:ascii="Calibri" w:hAnsi="Calibri" w:cs="Arial"/>
                <w:bCs/>
                <w:sz w:val="22"/>
                <w:szCs w:val="22"/>
                <w:lang w:val="de-DE" w:eastAsia="de-DE"/>
              </w:rPr>
              <w:t xml:space="preserve"> Wochenstunden für diesen Zweck</w:t>
            </w:r>
            <w:r w:rsidR="005E5974">
              <w:rPr>
                <w:rFonts w:ascii="Calibri" w:hAnsi="Calibri" w:cs="Arial"/>
                <w:bCs/>
                <w:sz w:val="22"/>
                <w:szCs w:val="22"/>
                <w:lang w:val="de-DE" w:eastAsia="de-DE"/>
              </w:rPr>
              <w:t xml:space="preserve"> bereit</w:t>
            </w:r>
            <w:r>
              <w:rPr>
                <w:rFonts w:ascii="Calibri" w:hAnsi="Calibri" w:cs="Arial"/>
                <w:bCs/>
                <w:sz w:val="22"/>
                <w:szCs w:val="22"/>
                <w:lang w:val="de-DE" w:eastAsia="de-DE"/>
              </w:rPr>
              <w:t>stellen</w:t>
            </w:r>
          </w:p>
        </w:tc>
      </w:tr>
    </w:tbl>
    <w:p w:rsidR="005E5974" w:rsidRDefault="005E5974" w:rsidP="005E5974">
      <w:pPr>
        <w:ind w:left="1560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</w:p>
    <w:p w:rsidR="003D0DE1" w:rsidRDefault="005E5974" w:rsidP="005E5974">
      <w:pPr>
        <w:ind w:left="1560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  <w:r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Mit diesen Ressourcen werden Lehrpersonen </w:t>
      </w:r>
      <w:r>
        <w:rPr>
          <w:rFonts w:asciiTheme="minorHAnsi" w:hAnsiTheme="minorHAnsi" w:cs="Arial"/>
          <w:sz w:val="22"/>
          <w:szCs w:val="22"/>
          <w:lang w:val="de-DE" w:eastAsia="de-DE"/>
        </w:rPr>
        <w:t>vom Unterricht freigestellt und mit ZIB-Aufgaben betraut.</w:t>
      </w:r>
    </w:p>
    <w:p w:rsidR="003D0DE1" w:rsidRDefault="003D0DE1" w:rsidP="001C6845">
      <w:pPr>
        <w:ind w:left="851" w:hanging="851"/>
        <w:rPr>
          <w:rFonts w:asciiTheme="minorHAnsi" w:hAnsiTheme="minorHAnsi" w:cs="Helvetica"/>
          <w:sz w:val="22"/>
          <w:szCs w:val="22"/>
          <w:lang w:val="de-DE" w:eastAsia="de-DE" w:bidi="hi-IN"/>
        </w:rPr>
      </w:pPr>
    </w:p>
    <w:p w:rsidR="001C6845" w:rsidRDefault="001C6845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184A53" w:rsidRPr="00636762" w:rsidRDefault="00D2324B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Evtl. Anmerkungen: </w:t>
      </w:r>
      <w:bookmarkStart w:id="5" w:name="Text3"/>
      <w:r w:rsidR="005E2CE6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E2CE6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instrText xml:space="preserve"> FORMTEXT </w:instrText>
      </w:r>
      <w:r w:rsidR="005E2CE6" w:rsidRPr="005E5974">
        <w:rPr>
          <w:rFonts w:asciiTheme="minorHAnsi" w:hAnsiTheme="minorHAnsi" w:cs="Arial"/>
          <w:sz w:val="22"/>
          <w:szCs w:val="22"/>
          <w:u w:val="single"/>
          <w:lang w:val="de-DE"/>
        </w:rPr>
      </w:r>
      <w:r w:rsidR="005E2CE6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separate"/>
      </w:r>
      <w:r w:rsidR="005E2CE6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end"/>
      </w:r>
      <w:bookmarkEnd w:id="5"/>
    </w:p>
    <w:p w:rsidR="00D2324B" w:rsidRPr="00636762" w:rsidRDefault="00D2324B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426CE5" w:rsidRPr="00636762" w:rsidRDefault="00426CE5" w:rsidP="00636762">
      <w:pPr>
        <w:tabs>
          <w:tab w:val="center" w:pos="9923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>Datum</w:t>
      </w:r>
      <w:r w:rsidR="00A444DF" w:rsidRPr="00636762">
        <w:rPr>
          <w:rFonts w:asciiTheme="minorHAnsi" w:hAnsiTheme="minorHAnsi" w:cs="Arial"/>
          <w:sz w:val="22"/>
          <w:szCs w:val="22"/>
          <w:lang w:val="de-DE"/>
        </w:rPr>
        <w:t>:</w:t>
      </w:r>
      <w:r w:rsidR="0037491E" w:rsidRPr="00636762">
        <w:rPr>
          <w:rFonts w:asciiTheme="minorHAnsi" w:hAnsiTheme="minorHAnsi" w:cs="Arial"/>
          <w:sz w:val="22"/>
          <w:szCs w:val="22"/>
          <w:lang w:val="de-DE"/>
        </w:rPr>
        <w:t xml:space="preserve"> </w:t>
      </w:r>
      <w:r w:rsidR="00D47710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D47710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instrText xml:space="preserve"> FORMTEXT </w:instrText>
      </w:r>
      <w:r w:rsidR="00D47710" w:rsidRPr="005E5974">
        <w:rPr>
          <w:rFonts w:asciiTheme="minorHAnsi" w:hAnsiTheme="minorHAnsi" w:cs="Arial"/>
          <w:sz w:val="22"/>
          <w:szCs w:val="22"/>
          <w:u w:val="single"/>
          <w:lang w:val="de-DE"/>
        </w:rPr>
      </w:r>
      <w:r w:rsidR="00D47710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separate"/>
      </w:r>
      <w:bookmarkStart w:id="7" w:name="_GoBack"/>
      <w:r w:rsidR="00D47710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5E5974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bookmarkEnd w:id="7"/>
      <w:r w:rsidR="00D47710" w:rsidRPr="005E5974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end"/>
      </w:r>
      <w:bookmarkEnd w:id="6"/>
      <w:r w:rsidRPr="00636762">
        <w:rPr>
          <w:rFonts w:asciiTheme="minorHAnsi" w:hAnsiTheme="minorHAnsi" w:cs="Arial"/>
          <w:sz w:val="22"/>
          <w:szCs w:val="22"/>
          <w:lang w:val="de-DE"/>
        </w:rPr>
        <w:tab/>
        <w:t>D</w:t>
      </w:r>
      <w:r w:rsidR="002C5B8E" w:rsidRPr="00636762">
        <w:rPr>
          <w:rFonts w:asciiTheme="minorHAnsi" w:hAnsiTheme="minorHAnsi" w:cs="Arial"/>
          <w:sz w:val="22"/>
          <w:szCs w:val="22"/>
          <w:lang w:val="de-DE"/>
        </w:rPr>
        <w:t>ie Schulführungskraft</w:t>
      </w:r>
    </w:p>
    <w:p w:rsidR="005E2CE6" w:rsidRPr="00636762" w:rsidRDefault="005E2CE6" w:rsidP="00636762">
      <w:pPr>
        <w:tabs>
          <w:tab w:val="center" w:pos="9923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ab/>
      </w:r>
      <w:r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>(mit digitaler Unterschrift unterzeichnet)</w:t>
      </w:r>
    </w:p>
    <w:sectPr w:rsidR="005E2CE6" w:rsidRPr="00636762" w:rsidSect="00636762">
      <w:pgSz w:w="16838" w:h="11906" w:orient="landscape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A23"/>
    <w:multiLevelType w:val="hybridMultilevel"/>
    <w:tmpl w:val="7C5440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E3B87"/>
    <w:multiLevelType w:val="multilevel"/>
    <w:tmpl w:val="2116A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4215F7D"/>
    <w:multiLevelType w:val="hybridMultilevel"/>
    <w:tmpl w:val="03CE6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2681B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0B32FFD"/>
    <w:multiLevelType w:val="multilevel"/>
    <w:tmpl w:val="CE2AD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71610"/>
    <w:multiLevelType w:val="hybridMultilevel"/>
    <w:tmpl w:val="12F832B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5867D1"/>
    <w:multiLevelType w:val="hybridMultilevel"/>
    <w:tmpl w:val="141CE8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1D51"/>
    <w:multiLevelType w:val="hybridMultilevel"/>
    <w:tmpl w:val="C4AEB8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E73B3"/>
    <w:multiLevelType w:val="multilevel"/>
    <w:tmpl w:val="ADDE8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478E445C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4808234F"/>
    <w:multiLevelType w:val="hybridMultilevel"/>
    <w:tmpl w:val="780ABC38"/>
    <w:lvl w:ilvl="0" w:tplc="DC8A5B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odoni MT Poster Compresse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16BF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D1602CC"/>
    <w:multiLevelType w:val="hybridMultilevel"/>
    <w:tmpl w:val="3C52AA2A"/>
    <w:lvl w:ilvl="0" w:tplc="F2680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21914"/>
    <w:multiLevelType w:val="multilevel"/>
    <w:tmpl w:val="A9860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529C644C"/>
    <w:multiLevelType w:val="multilevel"/>
    <w:tmpl w:val="95623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54A45F09"/>
    <w:multiLevelType w:val="hybridMultilevel"/>
    <w:tmpl w:val="302A19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B9230C"/>
    <w:multiLevelType w:val="hybridMultilevel"/>
    <w:tmpl w:val="7F2C23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0CE4"/>
    <w:multiLevelType w:val="multilevel"/>
    <w:tmpl w:val="5FBA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1A5E0E"/>
    <w:multiLevelType w:val="hybridMultilevel"/>
    <w:tmpl w:val="EF4E1A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63851"/>
    <w:multiLevelType w:val="hybridMultilevel"/>
    <w:tmpl w:val="79485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2577A2"/>
    <w:multiLevelType w:val="hybridMultilevel"/>
    <w:tmpl w:val="A99C5B5E"/>
    <w:lvl w:ilvl="0" w:tplc="18E8F4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2"/>
  </w:num>
  <w:num w:numId="5">
    <w:abstractNumId w:val="6"/>
  </w:num>
  <w:num w:numId="6">
    <w:abstractNumId w:val="15"/>
  </w:num>
  <w:num w:numId="7">
    <w:abstractNumId w:val="16"/>
  </w:num>
  <w:num w:numId="8">
    <w:abstractNumId w:val="19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  <w:num w:numId="13">
    <w:abstractNumId w:val="17"/>
  </w:num>
  <w:num w:numId="14">
    <w:abstractNumId w:val="3"/>
  </w:num>
  <w:num w:numId="15">
    <w:abstractNumId w:val="8"/>
  </w:num>
  <w:num w:numId="16">
    <w:abstractNumId w:val="14"/>
  </w:num>
  <w:num w:numId="17">
    <w:abstractNumId w:val="13"/>
  </w:num>
  <w:num w:numId="18">
    <w:abstractNumId w:val="20"/>
  </w:num>
  <w:num w:numId="19">
    <w:abstractNumId w:val="5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283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140CB"/>
    <w:rsid w:val="00044193"/>
    <w:rsid w:val="001149C6"/>
    <w:rsid w:val="00162898"/>
    <w:rsid w:val="00184A53"/>
    <w:rsid w:val="001C6845"/>
    <w:rsid w:val="001E4326"/>
    <w:rsid w:val="0020479F"/>
    <w:rsid w:val="00207B3A"/>
    <w:rsid w:val="0022200D"/>
    <w:rsid w:val="0023580E"/>
    <w:rsid w:val="002B3425"/>
    <w:rsid w:val="002C5B8E"/>
    <w:rsid w:val="002D5016"/>
    <w:rsid w:val="002F11BA"/>
    <w:rsid w:val="00311EEB"/>
    <w:rsid w:val="0037491E"/>
    <w:rsid w:val="003B050B"/>
    <w:rsid w:val="003B7771"/>
    <w:rsid w:val="003C533B"/>
    <w:rsid w:val="003D0DE1"/>
    <w:rsid w:val="003D2066"/>
    <w:rsid w:val="00426CE5"/>
    <w:rsid w:val="004D6C0D"/>
    <w:rsid w:val="00504194"/>
    <w:rsid w:val="00504AC1"/>
    <w:rsid w:val="00510D18"/>
    <w:rsid w:val="0053247A"/>
    <w:rsid w:val="005724E9"/>
    <w:rsid w:val="00592EBC"/>
    <w:rsid w:val="00593E03"/>
    <w:rsid w:val="005E2CE6"/>
    <w:rsid w:val="005E5974"/>
    <w:rsid w:val="00611BE6"/>
    <w:rsid w:val="0062731A"/>
    <w:rsid w:val="00636762"/>
    <w:rsid w:val="00666987"/>
    <w:rsid w:val="00675563"/>
    <w:rsid w:val="00693BDB"/>
    <w:rsid w:val="006A2614"/>
    <w:rsid w:val="006B46F0"/>
    <w:rsid w:val="00700F23"/>
    <w:rsid w:val="007556C7"/>
    <w:rsid w:val="00773282"/>
    <w:rsid w:val="007846A9"/>
    <w:rsid w:val="007B6A5F"/>
    <w:rsid w:val="00800888"/>
    <w:rsid w:val="008451E7"/>
    <w:rsid w:val="00847291"/>
    <w:rsid w:val="008F71AF"/>
    <w:rsid w:val="00907264"/>
    <w:rsid w:val="00911316"/>
    <w:rsid w:val="0092545E"/>
    <w:rsid w:val="0095314E"/>
    <w:rsid w:val="00981D77"/>
    <w:rsid w:val="009C3C30"/>
    <w:rsid w:val="009E4698"/>
    <w:rsid w:val="00A20F02"/>
    <w:rsid w:val="00A32F57"/>
    <w:rsid w:val="00A444DF"/>
    <w:rsid w:val="00A531B6"/>
    <w:rsid w:val="00A656D7"/>
    <w:rsid w:val="00A661AC"/>
    <w:rsid w:val="00A827AF"/>
    <w:rsid w:val="00A930EA"/>
    <w:rsid w:val="00B07686"/>
    <w:rsid w:val="00B36C35"/>
    <w:rsid w:val="00B63C66"/>
    <w:rsid w:val="00B94A3B"/>
    <w:rsid w:val="00BB3184"/>
    <w:rsid w:val="00BD1D59"/>
    <w:rsid w:val="00C5343D"/>
    <w:rsid w:val="00C63395"/>
    <w:rsid w:val="00C82F2C"/>
    <w:rsid w:val="00CA3390"/>
    <w:rsid w:val="00CE5414"/>
    <w:rsid w:val="00CF2F82"/>
    <w:rsid w:val="00D16E2F"/>
    <w:rsid w:val="00D2324B"/>
    <w:rsid w:val="00D47710"/>
    <w:rsid w:val="00D578DA"/>
    <w:rsid w:val="00D92845"/>
    <w:rsid w:val="00DF7E8A"/>
    <w:rsid w:val="00E31DB5"/>
    <w:rsid w:val="00EA55E0"/>
    <w:rsid w:val="00F11AC5"/>
    <w:rsid w:val="00F30AE7"/>
    <w:rsid w:val="00F5704F"/>
    <w:rsid w:val="00F671DF"/>
    <w:rsid w:val="00F76294"/>
    <w:rsid w:val="00FF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F9F65D"/>
  <w15:chartTrackingRefBased/>
  <w15:docId w15:val="{704C2E1D-CFC8-4BB8-8F9D-EA302702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827AF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rsid w:val="002047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2047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3BDB"/>
    <w:rPr>
      <w:color w:val="0000FF"/>
      <w:u w:val="single"/>
    </w:rPr>
  </w:style>
  <w:style w:type="character" w:styleId="BesuchterLink">
    <w:name w:val="FollowedHyperlink"/>
    <w:basedOn w:val="Absatz-Standardschriftart"/>
    <w:rsid w:val="00510D18"/>
    <w:rPr>
      <w:color w:val="800080"/>
      <w:u w:val="single"/>
    </w:rPr>
  </w:style>
  <w:style w:type="paragraph" w:styleId="Sprechblasentext">
    <w:name w:val="Balloon Text"/>
    <w:basedOn w:val="Standard"/>
    <w:semiHidden/>
    <w:rsid w:val="00B36C3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72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rsid w:val="00044193"/>
    <w:rPr>
      <w:sz w:val="16"/>
      <w:szCs w:val="16"/>
    </w:rPr>
  </w:style>
  <w:style w:type="paragraph" w:styleId="Kommentartext">
    <w:name w:val="annotation text"/>
    <w:basedOn w:val="Standard"/>
    <w:semiHidden/>
    <w:rsid w:val="0004419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04419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47291"/>
    <w:rPr>
      <w:color w:val="808080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3D0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7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ferat-inklusion@provinz.bz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6B45B275.dotm</Template>
  <TotalTime>0</TotalTime>
  <Pages>2</Pages>
  <Words>323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 des funktionalen Plansolls der Integrationslehrpersonen – Hinweise und Anträge um zusätzliche Integrationsstunden</vt:lpstr>
    </vt:vector>
  </TitlesOfParts>
  <Company>prov.bz</Company>
  <LinksUpToDate>false</LinksUpToDate>
  <CharactersWithSpaces>2360</CharactersWithSpaces>
  <SharedDoc>false</SharedDoc>
  <HLinks>
    <vt:vector size="6" baseType="variant">
      <vt:variant>
        <vt:i4>720942</vt:i4>
      </vt:variant>
      <vt:variant>
        <vt:i4>0</vt:i4>
      </vt:variant>
      <vt:variant>
        <vt:i4>0</vt:i4>
      </vt:variant>
      <vt:variant>
        <vt:i4>5</vt:i4>
      </vt:variant>
      <vt:variant>
        <vt:lpwstr>mailto:fachstelle.inklusion@schule.suedtirol.it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 des funktionalen Plansolls der Integrationslehrpersonen – Hinweise und Anträge um zusätzliche Integrationsstunden</dc:title>
  <dc:subject/>
  <dc:creator>Lemayr, Franz</dc:creator>
  <cp:keywords/>
  <cp:lastModifiedBy>Steiner, Michaela</cp:lastModifiedBy>
  <cp:revision>4</cp:revision>
  <cp:lastPrinted>2017-03-29T07:17:00Z</cp:lastPrinted>
  <dcterms:created xsi:type="dcterms:W3CDTF">2018-03-09T08:33:00Z</dcterms:created>
  <dcterms:modified xsi:type="dcterms:W3CDTF">2018-03-09T08:56:00Z</dcterms:modified>
</cp:coreProperties>
</file>