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1B0BD" w14:textId="0CB52747" w:rsidR="00A452BB" w:rsidRPr="007A7733" w:rsidRDefault="008D0938" w:rsidP="007A7733">
      <w:pPr>
        <w:pStyle w:val="Default"/>
        <w:jc w:val="center"/>
        <w:rPr>
          <w:rFonts w:ascii="Calibri" w:hAnsi="Calibri"/>
          <w:b/>
          <w:bCs/>
          <w:color w:val="C00000"/>
          <w:sz w:val="44"/>
          <w:szCs w:val="44"/>
        </w:rPr>
      </w:pPr>
      <w:r w:rsidRPr="007A7733">
        <w:rPr>
          <w:rFonts w:ascii="Calibri" w:hAnsi="Calibri"/>
          <w:b/>
          <w:bCs/>
          <w:color w:val="C00000"/>
          <w:sz w:val="44"/>
          <w:szCs w:val="44"/>
        </w:rPr>
        <w:t>Hygienerichtlinien zu Covid</w:t>
      </w:r>
      <w:r w:rsidR="000F6E1F">
        <w:rPr>
          <w:rFonts w:ascii="Calibri" w:hAnsi="Calibri"/>
          <w:b/>
          <w:bCs/>
          <w:color w:val="C00000"/>
          <w:sz w:val="44"/>
          <w:szCs w:val="44"/>
        </w:rPr>
        <w:t>-</w:t>
      </w:r>
      <w:r w:rsidRPr="007A7733">
        <w:rPr>
          <w:rFonts w:ascii="Calibri" w:hAnsi="Calibri"/>
          <w:b/>
          <w:bCs/>
          <w:color w:val="C00000"/>
          <w:sz w:val="44"/>
          <w:szCs w:val="44"/>
        </w:rPr>
        <w:t>19</w:t>
      </w:r>
    </w:p>
    <w:p w14:paraId="396E8B66" w14:textId="77777777" w:rsidR="007A7733" w:rsidRPr="007A7733" w:rsidRDefault="007A7733" w:rsidP="007A7733">
      <w:pPr>
        <w:pStyle w:val="Default"/>
        <w:jc w:val="center"/>
        <w:rPr>
          <w:rFonts w:ascii="Calibri" w:hAnsi="Calibri"/>
          <w:b/>
          <w:bCs/>
          <w:sz w:val="44"/>
          <w:szCs w:val="44"/>
        </w:rPr>
      </w:pPr>
    </w:p>
    <w:p w14:paraId="2AD4F0C1" w14:textId="77777777" w:rsidR="00A452BB" w:rsidRPr="007A7733" w:rsidRDefault="007C23EF" w:rsidP="00A452BB">
      <w:pPr>
        <w:pStyle w:val="Default"/>
        <w:jc w:val="center"/>
        <w:rPr>
          <w:rFonts w:ascii="Calibri" w:hAnsi="Calibri"/>
          <w:i/>
          <w:iCs/>
          <w:sz w:val="28"/>
          <w:szCs w:val="28"/>
        </w:rPr>
      </w:pPr>
      <w:r w:rsidRPr="007A7733">
        <w:rPr>
          <w:rFonts w:ascii="Calibri" w:hAnsi="Calibri"/>
          <w:i/>
          <w:iCs/>
          <w:sz w:val="28"/>
          <w:szCs w:val="28"/>
        </w:rPr>
        <w:t>Zusammenfassung der wesentlichen Bestimmungen für den Unterricht</w:t>
      </w:r>
    </w:p>
    <w:p w14:paraId="00A5C34F" w14:textId="77777777" w:rsidR="00A452BB" w:rsidRPr="007A7733" w:rsidRDefault="007C23EF" w:rsidP="00A452BB">
      <w:pPr>
        <w:pStyle w:val="Default"/>
        <w:jc w:val="center"/>
        <w:rPr>
          <w:rFonts w:ascii="Calibri" w:hAnsi="Calibri"/>
          <w:i/>
          <w:iCs/>
          <w:sz w:val="28"/>
          <w:szCs w:val="28"/>
        </w:rPr>
      </w:pPr>
      <w:r w:rsidRPr="007A7733">
        <w:rPr>
          <w:rFonts w:ascii="Calibri" w:hAnsi="Calibri"/>
          <w:i/>
          <w:iCs/>
          <w:sz w:val="28"/>
          <w:szCs w:val="28"/>
        </w:rPr>
        <w:t>an den deutschsprachigen Grund-, Mittel- und Oberschulen</w:t>
      </w:r>
    </w:p>
    <w:p w14:paraId="16BA41A1" w14:textId="1B5B090E" w:rsidR="00065631" w:rsidRPr="007A7733" w:rsidRDefault="00A452BB" w:rsidP="00A452BB">
      <w:pPr>
        <w:pStyle w:val="Default"/>
        <w:jc w:val="center"/>
        <w:rPr>
          <w:rFonts w:ascii="Calibri" w:hAnsi="Calibri"/>
          <w:i/>
          <w:iCs/>
          <w:sz w:val="28"/>
          <w:szCs w:val="28"/>
        </w:rPr>
      </w:pPr>
      <w:r w:rsidRPr="007A7733">
        <w:rPr>
          <w:rFonts w:ascii="Calibri" w:hAnsi="Calibri"/>
          <w:i/>
          <w:iCs/>
          <w:sz w:val="28"/>
          <w:szCs w:val="28"/>
        </w:rPr>
        <w:t>Stand: 2</w:t>
      </w:r>
      <w:r w:rsidR="000F6E1F">
        <w:rPr>
          <w:rFonts w:ascii="Calibri" w:hAnsi="Calibri"/>
          <w:i/>
          <w:iCs/>
          <w:sz w:val="28"/>
          <w:szCs w:val="28"/>
        </w:rPr>
        <w:t>4</w:t>
      </w:r>
      <w:r w:rsidRPr="007A7733">
        <w:rPr>
          <w:rFonts w:ascii="Calibri" w:hAnsi="Calibri"/>
          <w:i/>
          <w:iCs/>
          <w:sz w:val="28"/>
          <w:szCs w:val="28"/>
        </w:rPr>
        <w:t>.08.2020</w:t>
      </w:r>
    </w:p>
    <w:p w14:paraId="763C2581" w14:textId="7C77C3AA" w:rsidR="001C5F91" w:rsidRPr="007A7733" w:rsidRDefault="001C5F91" w:rsidP="00952D12">
      <w:pPr>
        <w:pStyle w:val="Default"/>
        <w:rPr>
          <w:rFonts w:ascii="Calibri" w:hAnsi="Calibri"/>
          <w:i/>
          <w:iCs/>
          <w:sz w:val="28"/>
          <w:szCs w:val="28"/>
        </w:rPr>
      </w:pPr>
    </w:p>
    <w:p w14:paraId="199A5010" w14:textId="03C86841" w:rsidR="001C5F91" w:rsidRPr="007A7733" w:rsidRDefault="001C5F91" w:rsidP="004338A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i/>
          <w:iCs/>
          <w:sz w:val="28"/>
          <w:szCs w:val="28"/>
        </w:rPr>
      </w:pPr>
      <w:r w:rsidRPr="007A7733">
        <w:rPr>
          <w:rFonts w:ascii="Calibri" w:hAnsi="Calibri"/>
          <w:i/>
          <w:iCs/>
          <w:sz w:val="28"/>
          <w:szCs w:val="28"/>
        </w:rPr>
        <w:t>Die</w:t>
      </w:r>
      <w:r w:rsidR="00A452BB" w:rsidRPr="007A7733">
        <w:rPr>
          <w:rFonts w:ascii="Calibri" w:hAnsi="Calibri"/>
          <w:i/>
          <w:iCs/>
          <w:sz w:val="28"/>
          <w:szCs w:val="28"/>
        </w:rPr>
        <w:t xml:space="preserve"> vorliegenden Hygienericht</w:t>
      </w:r>
      <w:r w:rsidRPr="007A7733">
        <w:rPr>
          <w:rFonts w:ascii="Calibri" w:hAnsi="Calibri"/>
          <w:i/>
          <w:iCs/>
          <w:sz w:val="28"/>
          <w:szCs w:val="28"/>
        </w:rPr>
        <w:t>linien ersetzen nicht das Sicherheitsprotokoll der einzelnen Schule.</w:t>
      </w:r>
    </w:p>
    <w:p w14:paraId="7BDFCA5C" w14:textId="7AA2E6F0" w:rsidR="00952D12" w:rsidRPr="007A7733" w:rsidRDefault="008C3CC6" w:rsidP="004338A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i/>
          <w:iCs/>
          <w:sz w:val="28"/>
          <w:szCs w:val="28"/>
        </w:rPr>
      </w:pPr>
      <w:r w:rsidRPr="007A7733">
        <w:rPr>
          <w:rFonts w:ascii="Calibri" w:hAnsi="Calibri"/>
          <w:i/>
          <w:iCs/>
          <w:sz w:val="28"/>
          <w:szCs w:val="28"/>
        </w:rPr>
        <w:t xml:space="preserve">Keine Berücksichtigung finden </w:t>
      </w:r>
      <w:r w:rsidR="00A452BB" w:rsidRPr="007A7733">
        <w:rPr>
          <w:rFonts w:ascii="Calibri" w:hAnsi="Calibri"/>
          <w:i/>
          <w:iCs/>
          <w:sz w:val="28"/>
          <w:szCs w:val="28"/>
        </w:rPr>
        <w:t>i</w:t>
      </w:r>
      <w:r w:rsidR="001C7934" w:rsidRPr="007A7733">
        <w:rPr>
          <w:rFonts w:ascii="Calibri" w:hAnsi="Calibri"/>
          <w:i/>
          <w:iCs/>
          <w:sz w:val="28"/>
          <w:szCs w:val="28"/>
        </w:rPr>
        <w:t>m Folgenden</w:t>
      </w:r>
      <w:r w:rsidR="004338A7" w:rsidRPr="007A7733">
        <w:rPr>
          <w:rFonts w:ascii="Calibri" w:hAnsi="Calibri"/>
          <w:i/>
          <w:iCs/>
          <w:sz w:val="28"/>
          <w:szCs w:val="28"/>
        </w:rPr>
        <w:t xml:space="preserve"> </w:t>
      </w:r>
      <w:r w:rsidRPr="007A7733">
        <w:rPr>
          <w:rFonts w:ascii="Calibri" w:hAnsi="Calibri"/>
          <w:i/>
          <w:iCs/>
          <w:sz w:val="28"/>
          <w:szCs w:val="28"/>
        </w:rPr>
        <w:t xml:space="preserve">die </w:t>
      </w:r>
      <w:r w:rsidR="000D648C" w:rsidRPr="007A7733">
        <w:rPr>
          <w:rFonts w:ascii="Calibri" w:hAnsi="Calibri"/>
          <w:i/>
          <w:iCs/>
          <w:sz w:val="28"/>
          <w:szCs w:val="28"/>
        </w:rPr>
        <w:t>Vorgaben für den Umgang mit Schüler*innen mit Beeinträchtigung</w:t>
      </w:r>
      <w:r w:rsidR="007E419E" w:rsidRPr="007A7733">
        <w:rPr>
          <w:rFonts w:ascii="Calibri" w:hAnsi="Calibri"/>
          <w:i/>
          <w:iCs/>
          <w:sz w:val="28"/>
          <w:szCs w:val="28"/>
        </w:rPr>
        <w:t>,</w:t>
      </w:r>
      <w:r w:rsidR="004338A7" w:rsidRPr="007A7733">
        <w:rPr>
          <w:rFonts w:ascii="Calibri" w:hAnsi="Calibri"/>
          <w:i/>
          <w:iCs/>
          <w:sz w:val="28"/>
          <w:szCs w:val="28"/>
        </w:rPr>
        <w:t xml:space="preserve"> </w:t>
      </w:r>
      <w:r w:rsidR="007E419E" w:rsidRPr="007A7733">
        <w:rPr>
          <w:rFonts w:ascii="Calibri" w:hAnsi="Calibri"/>
          <w:i/>
          <w:iCs/>
          <w:sz w:val="28"/>
          <w:szCs w:val="28"/>
        </w:rPr>
        <w:t>die Richtlinien</w:t>
      </w:r>
      <w:r w:rsidR="00952D12" w:rsidRPr="007A7733">
        <w:rPr>
          <w:rFonts w:ascii="Calibri" w:hAnsi="Calibri"/>
          <w:i/>
          <w:iCs/>
          <w:sz w:val="28"/>
          <w:szCs w:val="28"/>
        </w:rPr>
        <w:t xml:space="preserve"> für das Reinigungspersonal/die Schulwart*innen</w:t>
      </w:r>
      <w:r w:rsidR="007E419E" w:rsidRPr="007A7733">
        <w:rPr>
          <w:rFonts w:ascii="Calibri" w:hAnsi="Calibri"/>
          <w:i/>
          <w:iCs/>
          <w:sz w:val="28"/>
          <w:szCs w:val="28"/>
        </w:rPr>
        <w:t xml:space="preserve"> und für die</w:t>
      </w:r>
      <w:r w:rsidR="00952D12" w:rsidRPr="007A7733">
        <w:rPr>
          <w:rFonts w:ascii="Calibri" w:hAnsi="Calibri"/>
          <w:i/>
          <w:iCs/>
          <w:sz w:val="28"/>
          <w:szCs w:val="28"/>
        </w:rPr>
        <w:t xml:space="preserve"> Mitarbeiter*innen im Schulsekretariat</w:t>
      </w:r>
      <w:r w:rsidR="004338A7" w:rsidRPr="007A7733">
        <w:rPr>
          <w:rFonts w:ascii="Calibri" w:hAnsi="Calibri"/>
          <w:i/>
          <w:iCs/>
          <w:sz w:val="28"/>
          <w:szCs w:val="28"/>
        </w:rPr>
        <w:t xml:space="preserve">, </w:t>
      </w:r>
      <w:r w:rsidR="00A452BB" w:rsidRPr="007A7733">
        <w:rPr>
          <w:rFonts w:ascii="Calibri" w:hAnsi="Calibri"/>
          <w:i/>
          <w:iCs/>
          <w:sz w:val="28"/>
          <w:szCs w:val="28"/>
        </w:rPr>
        <w:t xml:space="preserve">die Regelungen für die Mensa und die Nutzung </w:t>
      </w:r>
      <w:r w:rsidR="00802AF9">
        <w:rPr>
          <w:rFonts w:ascii="Calibri" w:hAnsi="Calibri"/>
          <w:i/>
          <w:iCs/>
          <w:sz w:val="28"/>
          <w:szCs w:val="28"/>
        </w:rPr>
        <w:t xml:space="preserve">der Turnhallen, </w:t>
      </w:r>
      <w:r w:rsidR="00A452BB" w:rsidRPr="007A7733">
        <w:rPr>
          <w:rFonts w:ascii="Calibri" w:hAnsi="Calibri"/>
          <w:i/>
          <w:iCs/>
          <w:sz w:val="28"/>
          <w:szCs w:val="28"/>
        </w:rPr>
        <w:t>des Schwimmbades und der Duschen.</w:t>
      </w:r>
    </w:p>
    <w:p w14:paraId="3939CFC7" w14:textId="77777777" w:rsidR="00A452BB" w:rsidRDefault="00A452BB" w:rsidP="00CC722C">
      <w:pPr>
        <w:pStyle w:val="Default"/>
        <w:spacing w:after="240"/>
        <w:jc w:val="both"/>
        <w:rPr>
          <w:rFonts w:ascii="Calibri" w:hAnsi="Calibri"/>
          <w:b/>
          <w:bCs/>
          <w:color w:val="auto"/>
        </w:rPr>
      </w:pPr>
    </w:p>
    <w:p w14:paraId="62690A98" w14:textId="486080CB" w:rsidR="00923112" w:rsidRPr="007A7733" w:rsidRDefault="00923112" w:rsidP="00186430">
      <w:pPr>
        <w:pStyle w:val="Default"/>
        <w:jc w:val="both"/>
        <w:rPr>
          <w:rFonts w:ascii="Calibri" w:hAnsi="Calibri"/>
          <w:b/>
          <w:bCs/>
          <w:color w:val="C00000"/>
          <w:sz w:val="32"/>
          <w:szCs w:val="32"/>
        </w:rPr>
      </w:pPr>
      <w:r w:rsidRPr="007A7733">
        <w:rPr>
          <w:rFonts w:ascii="Calibri" w:hAnsi="Calibri"/>
          <w:b/>
          <w:bCs/>
          <w:color w:val="C00000"/>
          <w:sz w:val="32"/>
          <w:szCs w:val="32"/>
        </w:rPr>
        <w:t>Der Schulweg</w:t>
      </w:r>
    </w:p>
    <w:p w14:paraId="689C49BC" w14:textId="65F40D9B" w:rsidR="00ED2CED" w:rsidRPr="007A7733" w:rsidRDefault="00923112" w:rsidP="00CC722C">
      <w:pPr>
        <w:pStyle w:val="Default"/>
        <w:numPr>
          <w:ilvl w:val="0"/>
          <w:numId w:val="1"/>
        </w:numPr>
        <w:jc w:val="both"/>
        <w:rPr>
          <w:rFonts w:ascii="Calibri" w:hAnsi="Calibri"/>
          <w:color w:val="auto"/>
          <w:sz w:val="28"/>
          <w:szCs w:val="28"/>
        </w:rPr>
      </w:pPr>
      <w:r w:rsidRPr="007A7733">
        <w:rPr>
          <w:rFonts w:ascii="Calibri" w:hAnsi="Calibri"/>
          <w:color w:val="auto"/>
          <w:sz w:val="28"/>
          <w:szCs w:val="28"/>
        </w:rPr>
        <w:t xml:space="preserve">Einhaltung des Sicherheitsabstands von mindestens </w:t>
      </w:r>
      <w:r w:rsidR="004338A7" w:rsidRPr="007A7733">
        <w:rPr>
          <w:rFonts w:ascii="Calibri" w:hAnsi="Calibri"/>
          <w:color w:val="auto"/>
          <w:sz w:val="28"/>
          <w:szCs w:val="28"/>
        </w:rPr>
        <w:t>1</w:t>
      </w:r>
      <w:r w:rsidRPr="007A7733">
        <w:rPr>
          <w:rFonts w:ascii="Calibri" w:hAnsi="Calibri"/>
          <w:color w:val="auto"/>
          <w:sz w:val="28"/>
          <w:szCs w:val="28"/>
        </w:rPr>
        <w:t xml:space="preserve"> Meter zu anderen Personen</w:t>
      </w:r>
    </w:p>
    <w:p w14:paraId="20FD1BE7" w14:textId="25D85677" w:rsidR="0057570E" w:rsidRPr="007A7733" w:rsidRDefault="0057570E" w:rsidP="00CC722C">
      <w:pPr>
        <w:pStyle w:val="Default"/>
        <w:numPr>
          <w:ilvl w:val="0"/>
          <w:numId w:val="1"/>
        </w:numPr>
        <w:jc w:val="both"/>
        <w:rPr>
          <w:rFonts w:ascii="Calibri" w:hAnsi="Calibri"/>
          <w:color w:val="auto"/>
          <w:sz w:val="28"/>
          <w:szCs w:val="28"/>
        </w:rPr>
      </w:pPr>
      <w:r w:rsidRPr="007A7733">
        <w:rPr>
          <w:rFonts w:ascii="Calibri" w:hAnsi="Calibri"/>
          <w:color w:val="auto"/>
          <w:sz w:val="28"/>
          <w:szCs w:val="28"/>
        </w:rPr>
        <w:t xml:space="preserve">Mund-Nasen-Schutz, wenn dieser Sicherheitsabstand von </w:t>
      </w:r>
      <w:r w:rsidR="001C243E">
        <w:rPr>
          <w:rFonts w:ascii="Calibri" w:hAnsi="Calibri"/>
          <w:color w:val="auto"/>
          <w:sz w:val="28"/>
          <w:szCs w:val="28"/>
        </w:rPr>
        <w:t>1</w:t>
      </w:r>
      <w:r w:rsidRPr="007A7733">
        <w:rPr>
          <w:rFonts w:ascii="Calibri" w:hAnsi="Calibri"/>
          <w:color w:val="auto"/>
          <w:sz w:val="28"/>
          <w:szCs w:val="28"/>
        </w:rPr>
        <w:t xml:space="preserve"> Meter nicht eingehalten werden kann </w:t>
      </w:r>
    </w:p>
    <w:p w14:paraId="3861C3BD" w14:textId="25991C31" w:rsidR="0057570E" w:rsidRPr="007A7733" w:rsidRDefault="0057570E" w:rsidP="00CC722C">
      <w:pPr>
        <w:pStyle w:val="Listenabsatz"/>
        <w:numPr>
          <w:ilvl w:val="0"/>
          <w:numId w:val="1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Einhaltung der Regeln für die öffentlichen Verkehrsmittel</w:t>
      </w:r>
      <w:r w:rsidR="00A64B1F" w:rsidRPr="007A7733">
        <w:rPr>
          <w:sz w:val="28"/>
          <w:szCs w:val="28"/>
        </w:rPr>
        <w:t>, insbesondere T</w:t>
      </w:r>
      <w:r w:rsidR="009D0648" w:rsidRPr="007A7733">
        <w:rPr>
          <w:sz w:val="28"/>
          <w:szCs w:val="28"/>
        </w:rPr>
        <w:t>ragen einer Mund-Nasen-Schutz-Maske</w:t>
      </w:r>
    </w:p>
    <w:p w14:paraId="620A2FD7" w14:textId="0C7E458E" w:rsidR="0078211D" w:rsidRPr="007A7733" w:rsidRDefault="0057570E" w:rsidP="00CC722C">
      <w:pPr>
        <w:pStyle w:val="Listenabsatz"/>
        <w:numPr>
          <w:ilvl w:val="0"/>
          <w:numId w:val="1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Einhaltung der Regeln für Fahrgemeinschaften im Privatfahrzeug</w:t>
      </w:r>
    </w:p>
    <w:p w14:paraId="428F386F" w14:textId="772859CE" w:rsidR="0078211D" w:rsidRPr="007A7733" w:rsidRDefault="0078211D" w:rsidP="00186430">
      <w:pPr>
        <w:spacing w:after="0"/>
        <w:rPr>
          <w:b/>
          <w:bCs/>
          <w:color w:val="C00000"/>
          <w:sz w:val="32"/>
          <w:szCs w:val="32"/>
        </w:rPr>
      </w:pPr>
      <w:r w:rsidRPr="007A7733">
        <w:rPr>
          <w:b/>
          <w:bCs/>
          <w:color w:val="C00000"/>
          <w:sz w:val="32"/>
          <w:szCs w:val="32"/>
        </w:rPr>
        <w:t>Zutritt zur Schule</w:t>
      </w:r>
    </w:p>
    <w:p w14:paraId="0B74DA03" w14:textId="0B135BA8" w:rsidR="0078211D" w:rsidRPr="007A7733" w:rsidRDefault="0078211D" w:rsidP="00CC722C">
      <w:pPr>
        <w:pStyle w:val="Listenabsatz"/>
        <w:numPr>
          <w:ilvl w:val="0"/>
          <w:numId w:val="1"/>
        </w:numPr>
        <w:spacing w:after="0"/>
        <w:rPr>
          <w:sz w:val="28"/>
          <w:szCs w:val="28"/>
        </w:rPr>
      </w:pPr>
      <w:r w:rsidRPr="007A7733">
        <w:rPr>
          <w:sz w:val="28"/>
          <w:szCs w:val="28"/>
        </w:rPr>
        <w:t xml:space="preserve">Zutritt in die Schule nur für jene, die frei </w:t>
      </w:r>
      <w:r w:rsidRPr="00911188">
        <w:rPr>
          <w:sz w:val="28"/>
          <w:szCs w:val="28"/>
        </w:rPr>
        <w:t xml:space="preserve">von </w:t>
      </w:r>
      <w:r w:rsidR="0083306C" w:rsidRPr="00911188">
        <w:rPr>
          <w:sz w:val="28"/>
          <w:szCs w:val="28"/>
        </w:rPr>
        <w:t>Erkältungssymptomen / Co</w:t>
      </w:r>
      <w:r w:rsidR="00911188">
        <w:rPr>
          <w:sz w:val="28"/>
          <w:szCs w:val="28"/>
        </w:rPr>
        <w:t>v</w:t>
      </w:r>
      <w:r w:rsidR="0083306C" w:rsidRPr="00911188">
        <w:rPr>
          <w:sz w:val="28"/>
          <w:szCs w:val="28"/>
        </w:rPr>
        <w:t xml:space="preserve">id-19-typischen Symptomen </w:t>
      </w:r>
      <w:r w:rsidRPr="00911188">
        <w:rPr>
          <w:sz w:val="28"/>
          <w:szCs w:val="28"/>
        </w:rPr>
        <w:t>sind und</w:t>
      </w:r>
      <w:r w:rsidRPr="007A7733">
        <w:rPr>
          <w:sz w:val="28"/>
          <w:szCs w:val="28"/>
        </w:rPr>
        <w:t xml:space="preserve"> keine Körpertemperatur über 37,5°</w:t>
      </w:r>
      <w:r w:rsidR="0083306C">
        <w:rPr>
          <w:sz w:val="28"/>
          <w:szCs w:val="28"/>
        </w:rPr>
        <w:t xml:space="preserve"> C </w:t>
      </w:r>
      <w:r w:rsidRPr="007A7733">
        <w:rPr>
          <w:sz w:val="28"/>
          <w:szCs w:val="28"/>
        </w:rPr>
        <w:t>aufweisen (auch in den letzten drei Tagen nicht)</w:t>
      </w:r>
      <w:r w:rsidRPr="005F1FFA">
        <w:rPr>
          <w:sz w:val="28"/>
          <w:szCs w:val="28"/>
        </w:rPr>
        <w:t>,</w:t>
      </w:r>
      <w:r w:rsidRPr="007A7733">
        <w:rPr>
          <w:sz w:val="28"/>
          <w:szCs w:val="28"/>
        </w:rPr>
        <w:t xml:space="preserve"> </w:t>
      </w:r>
      <w:r w:rsidR="00C40223">
        <w:rPr>
          <w:sz w:val="28"/>
          <w:szCs w:val="28"/>
        </w:rPr>
        <w:t xml:space="preserve">die </w:t>
      </w:r>
      <w:r w:rsidRPr="00C40223">
        <w:rPr>
          <w:sz w:val="28"/>
          <w:szCs w:val="28"/>
        </w:rPr>
        <w:t xml:space="preserve">nicht in Quarantäne </w:t>
      </w:r>
      <w:r w:rsidR="00C40223">
        <w:rPr>
          <w:sz w:val="28"/>
          <w:szCs w:val="28"/>
        </w:rPr>
        <w:t>stehen</w:t>
      </w:r>
      <w:r w:rsidRPr="007A7733">
        <w:rPr>
          <w:sz w:val="28"/>
          <w:szCs w:val="28"/>
        </w:rPr>
        <w:t xml:space="preserve"> und die in den letzten 14 Tagen keinen engen Kontakt zu positiv auf Covid-19 getesteten Personen hatten</w:t>
      </w:r>
    </w:p>
    <w:p w14:paraId="570E8E7C" w14:textId="17442220" w:rsidR="00EB25BD" w:rsidRPr="009C228E" w:rsidRDefault="00CC722C" w:rsidP="003E0575">
      <w:pPr>
        <w:pStyle w:val="Default"/>
        <w:numPr>
          <w:ilvl w:val="0"/>
          <w:numId w:val="1"/>
        </w:numPr>
        <w:rPr>
          <w:rFonts w:ascii="Calibri" w:hAnsi="Calibri"/>
          <w:color w:val="auto"/>
          <w:sz w:val="28"/>
          <w:szCs w:val="28"/>
        </w:rPr>
      </w:pPr>
      <w:r w:rsidRPr="007A7733">
        <w:rPr>
          <w:rFonts w:ascii="Calibri" w:hAnsi="Calibri"/>
          <w:color w:val="auto"/>
          <w:sz w:val="28"/>
          <w:szCs w:val="28"/>
        </w:rPr>
        <w:t>k</w:t>
      </w:r>
      <w:r w:rsidR="0078211D" w:rsidRPr="007A7733">
        <w:rPr>
          <w:rFonts w:ascii="Calibri" w:hAnsi="Calibri"/>
          <w:color w:val="auto"/>
          <w:sz w:val="28"/>
          <w:szCs w:val="28"/>
        </w:rPr>
        <w:t xml:space="preserve">ein </w:t>
      </w:r>
      <w:r w:rsidR="001300E8" w:rsidRPr="009C228E">
        <w:rPr>
          <w:rFonts w:ascii="Calibri" w:hAnsi="Calibri"/>
          <w:color w:val="auto"/>
          <w:sz w:val="28"/>
          <w:szCs w:val="28"/>
        </w:rPr>
        <w:t>ungeregelter</w:t>
      </w:r>
      <w:r w:rsidR="001300E8">
        <w:rPr>
          <w:rFonts w:ascii="Calibri" w:hAnsi="Calibri"/>
          <w:color w:val="0070C0"/>
          <w:sz w:val="28"/>
          <w:szCs w:val="28"/>
        </w:rPr>
        <w:t xml:space="preserve"> </w:t>
      </w:r>
      <w:r w:rsidR="0078211D" w:rsidRPr="007A7733">
        <w:rPr>
          <w:rFonts w:ascii="Calibri" w:hAnsi="Calibri"/>
          <w:color w:val="auto"/>
          <w:sz w:val="28"/>
          <w:szCs w:val="28"/>
        </w:rPr>
        <w:t>Zutritt zu Unterrichtsräumen für Eltern/Erziehungsverantwortlich</w:t>
      </w:r>
      <w:r w:rsidR="00C226A8" w:rsidRPr="007A7733">
        <w:rPr>
          <w:rFonts w:ascii="Calibri" w:hAnsi="Calibri"/>
          <w:color w:val="auto"/>
          <w:sz w:val="28"/>
          <w:szCs w:val="28"/>
        </w:rPr>
        <w:t>e;</w:t>
      </w:r>
      <w:r w:rsidR="003E0575">
        <w:rPr>
          <w:rFonts w:ascii="Calibri" w:hAnsi="Calibri"/>
          <w:color w:val="auto"/>
          <w:sz w:val="28"/>
          <w:szCs w:val="28"/>
        </w:rPr>
        <w:t xml:space="preserve"> </w:t>
      </w:r>
      <w:r w:rsidR="00C226A8" w:rsidRPr="007A7733">
        <w:rPr>
          <w:rFonts w:ascii="Calibri" w:hAnsi="Calibri"/>
          <w:color w:val="auto"/>
          <w:sz w:val="28"/>
          <w:szCs w:val="28"/>
        </w:rPr>
        <w:t xml:space="preserve">Kontakte </w:t>
      </w:r>
      <w:r w:rsidR="00372A0F" w:rsidRPr="007A7733">
        <w:rPr>
          <w:rFonts w:ascii="Calibri" w:hAnsi="Calibri"/>
          <w:color w:val="auto"/>
          <w:sz w:val="28"/>
          <w:szCs w:val="28"/>
        </w:rPr>
        <w:t>telefonisch</w:t>
      </w:r>
      <w:r w:rsidR="001300E8" w:rsidRPr="009C228E">
        <w:rPr>
          <w:rFonts w:ascii="Calibri" w:hAnsi="Calibri"/>
          <w:color w:val="auto"/>
          <w:sz w:val="28"/>
          <w:szCs w:val="28"/>
        </w:rPr>
        <w:t>,</w:t>
      </w:r>
      <w:r w:rsidR="001300E8">
        <w:rPr>
          <w:rFonts w:ascii="Calibri" w:hAnsi="Calibri"/>
          <w:color w:val="0070C0"/>
          <w:sz w:val="28"/>
          <w:szCs w:val="28"/>
        </w:rPr>
        <w:t xml:space="preserve"> </w:t>
      </w:r>
      <w:r w:rsidR="00372A0F" w:rsidRPr="007A7733">
        <w:rPr>
          <w:rFonts w:ascii="Calibri" w:hAnsi="Calibri"/>
          <w:color w:val="auto"/>
          <w:sz w:val="28"/>
          <w:szCs w:val="28"/>
        </w:rPr>
        <w:t>auf digitalem Weg</w:t>
      </w:r>
      <w:r w:rsidR="001300E8">
        <w:rPr>
          <w:rFonts w:ascii="Calibri" w:hAnsi="Calibri"/>
          <w:color w:val="auto"/>
          <w:sz w:val="28"/>
          <w:szCs w:val="28"/>
        </w:rPr>
        <w:t xml:space="preserve"> </w:t>
      </w:r>
      <w:r w:rsidR="001300E8" w:rsidRPr="009C228E">
        <w:rPr>
          <w:rFonts w:ascii="Calibri" w:hAnsi="Calibri"/>
          <w:color w:val="auto"/>
          <w:sz w:val="28"/>
          <w:szCs w:val="28"/>
        </w:rPr>
        <w:t>oder über Terminvereinbarung</w:t>
      </w:r>
    </w:p>
    <w:p w14:paraId="387FF6BD" w14:textId="4A71D762" w:rsidR="00A853D4" w:rsidRDefault="00CC722C" w:rsidP="00CC722C">
      <w:pPr>
        <w:pStyle w:val="Listenabsatz"/>
        <w:numPr>
          <w:ilvl w:val="0"/>
          <w:numId w:val="1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s</w:t>
      </w:r>
      <w:r w:rsidR="00A853D4" w:rsidRPr="007A7733">
        <w:rPr>
          <w:sz w:val="28"/>
          <w:szCs w:val="28"/>
        </w:rPr>
        <w:t>ofern möglich, getrennte Wege für Eintritt ins Gebäude und Austritt aus dem Gebäude (evtl. auch Notausgänge nutzen)</w:t>
      </w:r>
    </w:p>
    <w:p w14:paraId="0C60B0BB" w14:textId="4FB45CE2" w:rsidR="001300E8" w:rsidRPr="00470263" w:rsidRDefault="001300E8" w:rsidP="00CC722C">
      <w:pPr>
        <w:pStyle w:val="Listenabsatz"/>
        <w:numPr>
          <w:ilvl w:val="0"/>
          <w:numId w:val="1"/>
        </w:numPr>
        <w:spacing w:after="240"/>
        <w:rPr>
          <w:sz w:val="28"/>
          <w:szCs w:val="28"/>
        </w:rPr>
      </w:pPr>
      <w:r w:rsidRPr="00470263">
        <w:rPr>
          <w:sz w:val="28"/>
          <w:szCs w:val="28"/>
        </w:rPr>
        <w:t xml:space="preserve">Zutritt für Referent*innen, für Besucher*innen von Fortbildungsveranstaltungen und Ausbildungslehrgängen des Bildungssystems, für Praktikant*innen, für Berater*innen aus der Pädagogischen Abteilung, für Teilnehmende an Ausbildungslehrgängen des Bildungssystems </w:t>
      </w:r>
      <w:r w:rsidR="00CA061A">
        <w:rPr>
          <w:sz w:val="28"/>
          <w:szCs w:val="28"/>
        </w:rPr>
        <w:t xml:space="preserve">u. Ä. </w:t>
      </w:r>
      <w:r w:rsidRPr="00470263">
        <w:rPr>
          <w:sz w:val="28"/>
          <w:szCs w:val="28"/>
        </w:rPr>
        <w:t>erlaubt, unter Wahrung und Einhaltung der geltenden Sicherheitsregeln und Schutzmaßnahmen</w:t>
      </w:r>
    </w:p>
    <w:p w14:paraId="7AC17663" w14:textId="77777777" w:rsidR="005405F7" w:rsidRDefault="005405F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br w:type="page"/>
      </w:r>
    </w:p>
    <w:p w14:paraId="22C531F2" w14:textId="2BDDE5B1" w:rsidR="008945C2" w:rsidRPr="007A7733" w:rsidRDefault="00AC5B4A" w:rsidP="00186430">
      <w:pPr>
        <w:spacing w:after="0"/>
        <w:rPr>
          <w:b/>
          <w:bCs/>
          <w:color w:val="C00000"/>
          <w:sz w:val="32"/>
          <w:szCs w:val="32"/>
        </w:rPr>
      </w:pPr>
      <w:r w:rsidRPr="007A7733">
        <w:rPr>
          <w:b/>
          <w:bCs/>
          <w:color w:val="C00000"/>
          <w:sz w:val="32"/>
          <w:szCs w:val="32"/>
        </w:rPr>
        <w:lastRenderedPageBreak/>
        <w:t xml:space="preserve">Das </w:t>
      </w:r>
      <w:r w:rsidR="00334294" w:rsidRPr="007A7733">
        <w:rPr>
          <w:b/>
          <w:bCs/>
          <w:color w:val="C00000"/>
          <w:sz w:val="32"/>
          <w:szCs w:val="32"/>
        </w:rPr>
        <w:t>Schulg</w:t>
      </w:r>
      <w:r w:rsidR="001D356B" w:rsidRPr="007A7733">
        <w:rPr>
          <w:b/>
          <w:bCs/>
          <w:color w:val="C00000"/>
          <w:sz w:val="32"/>
          <w:szCs w:val="32"/>
        </w:rPr>
        <w:t>ebäude</w:t>
      </w:r>
      <w:r w:rsidR="008528D7" w:rsidRPr="007A7733">
        <w:rPr>
          <w:b/>
          <w:bCs/>
          <w:color w:val="C00000"/>
          <w:sz w:val="32"/>
          <w:szCs w:val="32"/>
        </w:rPr>
        <w:t xml:space="preserve"> / Schulgelände</w:t>
      </w:r>
    </w:p>
    <w:p w14:paraId="4D14B010" w14:textId="54A16849" w:rsidR="008528D7" w:rsidRPr="007A7733" w:rsidRDefault="00372A0F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 xml:space="preserve">Informationsplakate </w:t>
      </w:r>
      <w:r w:rsidR="001D356B" w:rsidRPr="007A7733">
        <w:rPr>
          <w:sz w:val="28"/>
          <w:szCs w:val="28"/>
        </w:rPr>
        <w:t xml:space="preserve">zum </w:t>
      </w:r>
      <w:r w:rsidRPr="007A7733">
        <w:rPr>
          <w:sz w:val="28"/>
          <w:szCs w:val="28"/>
        </w:rPr>
        <w:t xml:space="preserve">korrekten </w:t>
      </w:r>
      <w:r w:rsidR="001D356B" w:rsidRPr="007A7733">
        <w:rPr>
          <w:sz w:val="28"/>
          <w:szCs w:val="28"/>
        </w:rPr>
        <w:t>Verhalten bezüglich Covid-19</w:t>
      </w:r>
    </w:p>
    <w:p w14:paraId="555320D4" w14:textId="59F9597B" w:rsidR="001D356B" w:rsidRPr="007A7733" w:rsidRDefault="008528D7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>Beschilderung</w:t>
      </w:r>
      <w:r w:rsidR="00414986" w:rsidRPr="007A7733">
        <w:rPr>
          <w:sz w:val="28"/>
          <w:szCs w:val="28"/>
        </w:rPr>
        <w:t xml:space="preserve"> der</w:t>
      </w:r>
      <w:r w:rsidR="00733BA0" w:rsidRPr="007A7733">
        <w:rPr>
          <w:sz w:val="28"/>
          <w:szCs w:val="28"/>
        </w:rPr>
        <w:t xml:space="preserve"> </w:t>
      </w:r>
      <w:r w:rsidR="006E3B5E" w:rsidRPr="007A7733">
        <w:rPr>
          <w:sz w:val="28"/>
          <w:szCs w:val="28"/>
        </w:rPr>
        <w:t xml:space="preserve">zu benutzenden </w:t>
      </w:r>
      <w:r w:rsidR="0046683B" w:rsidRPr="007A7733">
        <w:rPr>
          <w:sz w:val="28"/>
          <w:szCs w:val="28"/>
        </w:rPr>
        <w:t>Wege</w:t>
      </w:r>
      <w:r w:rsidR="00733BA0" w:rsidRPr="007A7733">
        <w:rPr>
          <w:sz w:val="28"/>
          <w:szCs w:val="28"/>
        </w:rPr>
        <w:t xml:space="preserve"> </w:t>
      </w:r>
    </w:p>
    <w:p w14:paraId="186EA454" w14:textId="15428E39" w:rsidR="00826C04" w:rsidRPr="007A7733" w:rsidRDefault="00826C04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 xml:space="preserve">Bodenmarkierungen für </w:t>
      </w:r>
      <w:r w:rsidR="00414986" w:rsidRPr="007A7733">
        <w:rPr>
          <w:sz w:val="28"/>
          <w:szCs w:val="28"/>
        </w:rPr>
        <w:t xml:space="preserve">Treffpunkte, Abstände, </w:t>
      </w:r>
      <w:r w:rsidRPr="007A7733">
        <w:rPr>
          <w:sz w:val="28"/>
          <w:szCs w:val="28"/>
        </w:rPr>
        <w:t>Arbeitsplätze</w:t>
      </w:r>
      <w:r w:rsidR="00733778" w:rsidRPr="007A7733">
        <w:rPr>
          <w:sz w:val="28"/>
          <w:szCs w:val="28"/>
        </w:rPr>
        <w:t>, Schulbänke</w:t>
      </w:r>
      <w:r w:rsidR="00A102DF" w:rsidRPr="007A7733">
        <w:rPr>
          <w:sz w:val="28"/>
          <w:szCs w:val="28"/>
        </w:rPr>
        <w:t>, …</w:t>
      </w:r>
    </w:p>
    <w:p w14:paraId="72EA97B9" w14:textId="27D6A817" w:rsidR="004E350F" w:rsidRPr="007A7733" w:rsidRDefault="00ED1D57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>maximale Kapazität f</w:t>
      </w:r>
      <w:r w:rsidR="004E350F" w:rsidRPr="007A7733">
        <w:rPr>
          <w:sz w:val="28"/>
          <w:szCs w:val="28"/>
        </w:rPr>
        <w:t xml:space="preserve">ür fallweise genutzte Räume </w:t>
      </w:r>
      <w:r w:rsidR="0080474F" w:rsidRPr="007A7733">
        <w:rPr>
          <w:sz w:val="28"/>
          <w:szCs w:val="28"/>
        </w:rPr>
        <w:t>festlegen und anschlagen</w:t>
      </w:r>
    </w:p>
    <w:p w14:paraId="6F19EED6" w14:textId="48A0338A" w:rsidR="00606293" w:rsidRPr="007A7733" w:rsidRDefault="002D1277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>i</w:t>
      </w:r>
      <w:r w:rsidR="00910928" w:rsidRPr="007A7733">
        <w:rPr>
          <w:sz w:val="28"/>
          <w:szCs w:val="28"/>
        </w:rPr>
        <w:t xml:space="preserve">n Räumen ohne Bestuhlung und auf abgegrenzten Flächen </w:t>
      </w:r>
      <w:r w:rsidR="00ED1D57" w:rsidRPr="007A7733">
        <w:rPr>
          <w:sz w:val="28"/>
          <w:szCs w:val="28"/>
        </w:rPr>
        <w:t>1/5 Regel (5 m</w:t>
      </w:r>
      <w:r w:rsidR="00ED1D57" w:rsidRPr="007A7733">
        <w:rPr>
          <w:sz w:val="28"/>
          <w:szCs w:val="28"/>
          <w:vertAlign w:val="superscript"/>
        </w:rPr>
        <w:t xml:space="preserve">2 </w:t>
      </w:r>
      <w:r w:rsidR="00ED1D57" w:rsidRPr="007A7733">
        <w:rPr>
          <w:sz w:val="28"/>
          <w:szCs w:val="28"/>
        </w:rPr>
        <w:t>pro Person)</w:t>
      </w:r>
    </w:p>
    <w:p w14:paraId="711F4286" w14:textId="469258A0" w:rsidR="001D356B" w:rsidRPr="007A7733" w:rsidRDefault="001D356B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>Händedesinfektionsmittel (ausreichend im gesamten Gebäude, in jedem einzelnen Raum</w:t>
      </w:r>
      <w:r w:rsidR="008B0082" w:rsidRPr="007A7733">
        <w:rPr>
          <w:sz w:val="28"/>
          <w:szCs w:val="28"/>
        </w:rPr>
        <w:t>, in den Sanitärräumen</w:t>
      </w:r>
      <w:r w:rsidRPr="007A7733">
        <w:rPr>
          <w:sz w:val="28"/>
          <w:szCs w:val="28"/>
        </w:rPr>
        <w:t>)</w:t>
      </w:r>
    </w:p>
    <w:p w14:paraId="669BCA70" w14:textId="3BFF14F4" w:rsidR="00D115A6" w:rsidRPr="007A7733" w:rsidRDefault="00D115A6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 xml:space="preserve">Papierhandtücher </w:t>
      </w:r>
      <w:r w:rsidR="004D71C1" w:rsidRPr="007A7733">
        <w:rPr>
          <w:sz w:val="28"/>
          <w:szCs w:val="28"/>
        </w:rPr>
        <w:t xml:space="preserve">bei allen Waschbecken </w:t>
      </w:r>
    </w:p>
    <w:p w14:paraId="1141188A" w14:textId="77777777" w:rsidR="001300E8" w:rsidRDefault="00ED1D57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>t</w:t>
      </w:r>
      <w:r w:rsidR="00720E4B" w:rsidRPr="007A7733">
        <w:rPr>
          <w:sz w:val="28"/>
          <w:szCs w:val="28"/>
        </w:rPr>
        <w:t>äglich</w:t>
      </w:r>
      <w:r w:rsidR="00864890" w:rsidRPr="007A7733">
        <w:rPr>
          <w:sz w:val="28"/>
          <w:szCs w:val="28"/>
        </w:rPr>
        <w:t xml:space="preserve"> und bei Bedarf</w:t>
      </w:r>
      <w:r w:rsidR="00720E4B" w:rsidRPr="007A7733">
        <w:rPr>
          <w:sz w:val="28"/>
          <w:szCs w:val="28"/>
        </w:rPr>
        <w:t xml:space="preserve"> </w:t>
      </w:r>
      <w:r w:rsidR="00705EE3" w:rsidRPr="007A7733">
        <w:rPr>
          <w:sz w:val="28"/>
          <w:szCs w:val="28"/>
        </w:rPr>
        <w:t>mehrma</w:t>
      </w:r>
      <w:r w:rsidR="00244BB2" w:rsidRPr="007A7733">
        <w:rPr>
          <w:sz w:val="28"/>
          <w:szCs w:val="28"/>
        </w:rPr>
        <w:t xml:space="preserve">ls </w:t>
      </w:r>
      <w:r w:rsidR="00720E4B" w:rsidRPr="007A7733">
        <w:rPr>
          <w:sz w:val="28"/>
          <w:szCs w:val="28"/>
        </w:rPr>
        <w:t xml:space="preserve">Reinigung bzw. Desinfektion </w:t>
      </w:r>
      <w:r w:rsidR="000D763C" w:rsidRPr="007A7733">
        <w:rPr>
          <w:sz w:val="28"/>
          <w:szCs w:val="28"/>
        </w:rPr>
        <w:t>der Räumlichkeiten</w:t>
      </w:r>
      <w:r w:rsidR="00F238B7" w:rsidRPr="007A7733">
        <w:rPr>
          <w:sz w:val="28"/>
          <w:szCs w:val="28"/>
        </w:rPr>
        <w:t xml:space="preserve"> mit besonderem Augenmerk auf </w:t>
      </w:r>
      <w:r w:rsidR="00EA22E4" w:rsidRPr="007A7733">
        <w:rPr>
          <w:sz w:val="28"/>
          <w:szCs w:val="28"/>
        </w:rPr>
        <w:t xml:space="preserve">Toiletten und </w:t>
      </w:r>
      <w:r w:rsidR="00974A42" w:rsidRPr="007A7733">
        <w:rPr>
          <w:sz w:val="28"/>
          <w:szCs w:val="28"/>
        </w:rPr>
        <w:t xml:space="preserve">Berührungspunkte </w:t>
      </w:r>
      <w:r w:rsidR="00BB7EB3" w:rsidRPr="007A7733">
        <w:rPr>
          <w:sz w:val="28"/>
          <w:szCs w:val="28"/>
        </w:rPr>
        <w:t xml:space="preserve">(z. B. Fenstergriffe, Türklinken, Tische, Pult, Lichtschalter, Handläufe, </w:t>
      </w:r>
      <w:r w:rsidR="000912F7" w:rsidRPr="007A7733">
        <w:rPr>
          <w:sz w:val="28"/>
          <w:szCs w:val="28"/>
        </w:rPr>
        <w:t>Tastaturen</w:t>
      </w:r>
      <w:r w:rsidR="00961EFD" w:rsidRPr="007A7733">
        <w:rPr>
          <w:sz w:val="28"/>
          <w:szCs w:val="28"/>
        </w:rPr>
        <w:t xml:space="preserve">, </w:t>
      </w:r>
      <w:r w:rsidR="00BB7EB3" w:rsidRPr="007A7733">
        <w:rPr>
          <w:sz w:val="28"/>
          <w:szCs w:val="28"/>
        </w:rPr>
        <w:t>…</w:t>
      </w:r>
      <w:r w:rsidR="00124240" w:rsidRPr="007A7733">
        <w:rPr>
          <w:sz w:val="28"/>
          <w:szCs w:val="28"/>
        </w:rPr>
        <w:t>)</w:t>
      </w:r>
      <w:r w:rsidR="001300E8">
        <w:rPr>
          <w:sz w:val="28"/>
          <w:szCs w:val="28"/>
        </w:rPr>
        <w:t xml:space="preserve">, </w:t>
      </w:r>
      <w:r w:rsidR="001300E8" w:rsidRPr="009C228E">
        <w:rPr>
          <w:sz w:val="28"/>
          <w:szCs w:val="28"/>
        </w:rPr>
        <w:t>Reinigen der benutzten Oberflächen und des eigenen Arbeitsbereichs auch durch Schüler*innen und Lehrpersonen</w:t>
      </w:r>
    </w:p>
    <w:p w14:paraId="3F82F3FD" w14:textId="7D2332B2" w:rsidR="0072021A" w:rsidRPr="007A7733" w:rsidRDefault="00244BB2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>Reinigungspläne</w:t>
      </w:r>
      <w:r w:rsidR="001300E8">
        <w:rPr>
          <w:sz w:val="28"/>
          <w:szCs w:val="28"/>
        </w:rPr>
        <w:t xml:space="preserve"> </w:t>
      </w:r>
      <w:r w:rsidR="001300E8" w:rsidRPr="00A6467B">
        <w:rPr>
          <w:sz w:val="28"/>
          <w:szCs w:val="28"/>
        </w:rPr>
        <w:t>für das Personal</w:t>
      </w:r>
    </w:p>
    <w:p w14:paraId="5F400C74" w14:textId="0591EE0F" w:rsidR="0027178E" w:rsidRPr="00A6467B" w:rsidRDefault="007F2BA3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 xml:space="preserve">Reinigung bzw. Desinfektion </w:t>
      </w:r>
      <w:r w:rsidR="00B77B15" w:rsidRPr="007A7733">
        <w:rPr>
          <w:sz w:val="28"/>
          <w:szCs w:val="28"/>
        </w:rPr>
        <w:t>b</w:t>
      </w:r>
      <w:r w:rsidR="0072021A" w:rsidRPr="007A7733">
        <w:rPr>
          <w:sz w:val="28"/>
          <w:szCs w:val="28"/>
        </w:rPr>
        <w:t>ei Nutzung eines Raumes durch verschiedene Schülergruppen</w:t>
      </w:r>
      <w:r w:rsidR="000D6277" w:rsidRPr="007A7733">
        <w:rPr>
          <w:sz w:val="28"/>
          <w:szCs w:val="28"/>
        </w:rPr>
        <w:t xml:space="preserve"> oder andere</w:t>
      </w:r>
      <w:r w:rsidR="00E6509C" w:rsidRPr="007A7733">
        <w:rPr>
          <w:sz w:val="28"/>
          <w:szCs w:val="28"/>
        </w:rPr>
        <w:t>/außerschulische</w:t>
      </w:r>
      <w:r w:rsidR="000D6277" w:rsidRPr="007A7733">
        <w:rPr>
          <w:sz w:val="28"/>
          <w:szCs w:val="28"/>
        </w:rPr>
        <w:t xml:space="preserve"> Personengruppen</w:t>
      </w:r>
      <w:r w:rsidR="00083952" w:rsidRPr="007A7733">
        <w:rPr>
          <w:sz w:val="28"/>
          <w:szCs w:val="28"/>
        </w:rPr>
        <w:t>,</w:t>
      </w:r>
      <w:r w:rsidRPr="007A7733">
        <w:rPr>
          <w:sz w:val="28"/>
          <w:szCs w:val="28"/>
        </w:rPr>
        <w:t xml:space="preserve"> </w:t>
      </w:r>
      <w:r w:rsidR="00083952" w:rsidRPr="007A7733">
        <w:rPr>
          <w:sz w:val="28"/>
          <w:szCs w:val="28"/>
        </w:rPr>
        <w:t xml:space="preserve">insbesondere der Berührungspunkte, </w:t>
      </w:r>
      <w:r w:rsidR="0072021A" w:rsidRPr="007A7733">
        <w:rPr>
          <w:sz w:val="28"/>
          <w:szCs w:val="28"/>
        </w:rPr>
        <w:t>bei</w:t>
      </w:r>
      <w:r w:rsidR="00FF5AB9" w:rsidRPr="007A7733">
        <w:rPr>
          <w:sz w:val="28"/>
          <w:szCs w:val="28"/>
        </w:rPr>
        <w:t>m Wechsel der Gruppe</w:t>
      </w:r>
      <w:r w:rsidR="001300E8" w:rsidRPr="00A6467B">
        <w:rPr>
          <w:sz w:val="28"/>
          <w:szCs w:val="28"/>
        </w:rPr>
        <w:t>, auch durch Schüler*innen und Lehrpersonen</w:t>
      </w:r>
    </w:p>
    <w:p w14:paraId="660F6736" w14:textId="4903FDC0" w:rsidR="0072021A" w:rsidRPr="007A7733" w:rsidRDefault="00A159BC" w:rsidP="00CC722C">
      <w:pPr>
        <w:pStyle w:val="Listenabsatz"/>
        <w:numPr>
          <w:ilvl w:val="0"/>
          <w:numId w:val="4"/>
        </w:numPr>
        <w:spacing w:after="240"/>
        <w:ind w:left="426" w:hanging="426"/>
        <w:rPr>
          <w:sz w:val="28"/>
          <w:szCs w:val="28"/>
        </w:rPr>
      </w:pPr>
      <w:r w:rsidRPr="007A7733">
        <w:rPr>
          <w:sz w:val="28"/>
          <w:szCs w:val="28"/>
        </w:rPr>
        <w:t>h</w:t>
      </w:r>
      <w:r w:rsidR="0027178E" w:rsidRPr="007A7733">
        <w:rPr>
          <w:sz w:val="28"/>
          <w:szCs w:val="28"/>
        </w:rPr>
        <w:t>äufiges und gründliches Lüften der genutzten Räume</w:t>
      </w:r>
    </w:p>
    <w:p w14:paraId="7FF2B723" w14:textId="1E21BAE1" w:rsidR="00786FB4" w:rsidRPr="007A7733" w:rsidRDefault="00AC5B4A" w:rsidP="00186430">
      <w:pPr>
        <w:spacing w:after="0"/>
        <w:rPr>
          <w:b/>
          <w:bCs/>
          <w:color w:val="C00000"/>
          <w:sz w:val="32"/>
          <w:szCs w:val="32"/>
        </w:rPr>
      </w:pPr>
      <w:r w:rsidRPr="007A7733">
        <w:rPr>
          <w:b/>
          <w:bCs/>
          <w:color w:val="C00000"/>
          <w:sz w:val="32"/>
          <w:szCs w:val="32"/>
        </w:rPr>
        <w:t>Verhalten i</w:t>
      </w:r>
      <w:r w:rsidR="00827D62" w:rsidRPr="007A7733">
        <w:rPr>
          <w:b/>
          <w:bCs/>
          <w:color w:val="C00000"/>
          <w:sz w:val="32"/>
          <w:szCs w:val="32"/>
        </w:rPr>
        <w:t>m</w:t>
      </w:r>
      <w:r w:rsidR="00786FB4" w:rsidRPr="007A7733">
        <w:rPr>
          <w:b/>
          <w:bCs/>
          <w:color w:val="C00000"/>
          <w:sz w:val="32"/>
          <w:szCs w:val="32"/>
        </w:rPr>
        <w:t xml:space="preserve"> Schulgebäude</w:t>
      </w:r>
      <w:r w:rsidR="00827D62" w:rsidRPr="007A7733">
        <w:rPr>
          <w:b/>
          <w:bCs/>
          <w:color w:val="C00000"/>
          <w:sz w:val="32"/>
          <w:szCs w:val="32"/>
        </w:rPr>
        <w:t xml:space="preserve"> / </w:t>
      </w:r>
      <w:r w:rsidR="0035184E" w:rsidRPr="007A7733">
        <w:rPr>
          <w:b/>
          <w:bCs/>
          <w:color w:val="C00000"/>
          <w:sz w:val="32"/>
          <w:szCs w:val="32"/>
        </w:rPr>
        <w:t xml:space="preserve">auf dem </w:t>
      </w:r>
      <w:r w:rsidR="00827D62" w:rsidRPr="007A7733">
        <w:rPr>
          <w:b/>
          <w:bCs/>
          <w:color w:val="C00000"/>
          <w:sz w:val="32"/>
          <w:szCs w:val="32"/>
        </w:rPr>
        <w:t>Schulgelände</w:t>
      </w:r>
    </w:p>
    <w:p w14:paraId="29E03FE6" w14:textId="701DD34B" w:rsidR="00C52B69" w:rsidRPr="007A7733" w:rsidRDefault="00C52B69" w:rsidP="00CC722C">
      <w:pPr>
        <w:pStyle w:val="Listenabsatz"/>
        <w:numPr>
          <w:ilvl w:val="0"/>
          <w:numId w:val="13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Vermeidung von Menschenansammlungen</w:t>
      </w:r>
    </w:p>
    <w:p w14:paraId="433FD337" w14:textId="65A015D9" w:rsidR="00F77D6F" w:rsidRPr="007A7733" w:rsidRDefault="00ED1D57" w:rsidP="00CC722C">
      <w:pPr>
        <w:pStyle w:val="Listenabsatz"/>
        <w:numPr>
          <w:ilvl w:val="0"/>
          <w:numId w:val="13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g</w:t>
      </w:r>
      <w:r w:rsidR="00F77D6F" w:rsidRPr="007A7733">
        <w:rPr>
          <w:sz w:val="28"/>
          <w:szCs w:val="28"/>
        </w:rPr>
        <w:t>estaffelter Ein- und Austritt</w:t>
      </w:r>
    </w:p>
    <w:p w14:paraId="5BA3DCAC" w14:textId="5E5D4AF6" w:rsidR="008945C2" w:rsidRPr="007A7733" w:rsidRDefault="008945C2" w:rsidP="00CC722C">
      <w:pPr>
        <w:pStyle w:val="Listenabsatz"/>
        <w:numPr>
          <w:ilvl w:val="0"/>
          <w:numId w:val="13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 xml:space="preserve">Wahrung eines Mindestabstandes von </w:t>
      </w:r>
      <w:r w:rsidR="00BB5817" w:rsidRPr="007A7733">
        <w:rPr>
          <w:sz w:val="28"/>
          <w:szCs w:val="28"/>
        </w:rPr>
        <w:t>1</w:t>
      </w:r>
      <w:r w:rsidRPr="007A7733">
        <w:rPr>
          <w:sz w:val="28"/>
          <w:szCs w:val="28"/>
        </w:rPr>
        <w:t xml:space="preserve"> Meter</w:t>
      </w:r>
    </w:p>
    <w:p w14:paraId="770B8277" w14:textId="77777777" w:rsidR="0058659E" w:rsidRPr="007A7733" w:rsidRDefault="00404E9E" w:rsidP="00CC722C">
      <w:pPr>
        <w:pStyle w:val="Listenabsatz"/>
        <w:numPr>
          <w:ilvl w:val="0"/>
          <w:numId w:val="13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Tragen eines Mund-Nasen-Schutzes</w:t>
      </w:r>
    </w:p>
    <w:p w14:paraId="4D2B29CE" w14:textId="5152BFA5" w:rsidR="00404E9E" w:rsidRPr="007A7733" w:rsidRDefault="00404E9E" w:rsidP="00CC722C">
      <w:pPr>
        <w:pStyle w:val="Listenabsatz"/>
        <w:numPr>
          <w:ilvl w:val="0"/>
          <w:numId w:val="14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beim Betreten und Verlassen des Schulgebäudes</w:t>
      </w:r>
    </w:p>
    <w:p w14:paraId="108D7687" w14:textId="206E9BA3" w:rsidR="0058659E" w:rsidRPr="007A7733" w:rsidRDefault="00454447" w:rsidP="00CC722C">
      <w:pPr>
        <w:pStyle w:val="Listenabsatz"/>
        <w:numPr>
          <w:ilvl w:val="0"/>
          <w:numId w:val="14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 xml:space="preserve">beim Aufenthalt in gemeinsam genutzten Räumen (z. B. Gänge, Stiegenhaus, </w:t>
      </w:r>
      <w:r w:rsidR="00420FA4" w:rsidRPr="007A7733">
        <w:rPr>
          <w:sz w:val="28"/>
          <w:szCs w:val="28"/>
        </w:rPr>
        <w:t>Sanitäranlagen</w:t>
      </w:r>
      <w:r w:rsidRPr="007A7733">
        <w:rPr>
          <w:sz w:val="28"/>
          <w:szCs w:val="28"/>
        </w:rPr>
        <w:t>, …)</w:t>
      </w:r>
    </w:p>
    <w:p w14:paraId="6433E498" w14:textId="50C5C9FA" w:rsidR="008640B9" w:rsidRPr="007A7733" w:rsidRDefault="00454447" w:rsidP="008640B9">
      <w:pPr>
        <w:pStyle w:val="Listenabsatz"/>
        <w:numPr>
          <w:ilvl w:val="0"/>
          <w:numId w:val="14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 xml:space="preserve">immer dann, wenn </w:t>
      </w:r>
      <w:r w:rsidR="001E05C4" w:rsidRPr="007A7733">
        <w:rPr>
          <w:sz w:val="28"/>
          <w:szCs w:val="28"/>
        </w:rPr>
        <w:t>ein</w:t>
      </w:r>
      <w:r w:rsidRPr="007A7733">
        <w:rPr>
          <w:sz w:val="28"/>
          <w:szCs w:val="28"/>
        </w:rPr>
        <w:t xml:space="preserve"> </w:t>
      </w:r>
      <w:r w:rsidR="001E05C4" w:rsidRPr="007A7733">
        <w:rPr>
          <w:sz w:val="28"/>
          <w:szCs w:val="28"/>
        </w:rPr>
        <w:t>stabiler</w:t>
      </w:r>
      <w:r w:rsidR="002C402A" w:rsidRPr="007A7733">
        <w:rPr>
          <w:sz w:val="28"/>
          <w:szCs w:val="28"/>
        </w:rPr>
        <w:t>, permanenter</w:t>
      </w:r>
      <w:r w:rsidR="001E05C4" w:rsidRPr="007A7733">
        <w:rPr>
          <w:sz w:val="28"/>
          <w:szCs w:val="28"/>
        </w:rPr>
        <w:t xml:space="preserve"> </w:t>
      </w:r>
      <w:r w:rsidRPr="007A7733">
        <w:rPr>
          <w:sz w:val="28"/>
          <w:szCs w:val="28"/>
        </w:rPr>
        <w:t xml:space="preserve">Mindestabstand von </w:t>
      </w:r>
      <w:r w:rsidR="00BB5817" w:rsidRPr="007A7733">
        <w:rPr>
          <w:sz w:val="28"/>
          <w:szCs w:val="28"/>
        </w:rPr>
        <w:t>1</w:t>
      </w:r>
      <w:r w:rsidRPr="007A7733">
        <w:rPr>
          <w:sz w:val="28"/>
          <w:szCs w:val="28"/>
        </w:rPr>
        <w:t xml:space="preserve"> Meter nicht eingehalten werden kann</w:t>
      </w:r>
    </w:p>
    <w:p w14:paraId="289FA2A0" w14:textId="56FD3ED7" w:rsidR="00B27181" w:rsidRPr="007A7733" w:rsidRDefault="00B27181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korrekter Umgang mit Mund-Nasen-Schutz</w:t>
      </w:r>
    </w:p>
    <w:p w14:paraId="73188433" w14:textId="0154ADE4" w:rsidR="00786FB4" w:rsidRPr="007A7733" w:rsidRDefault="00360084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g</w:t>
      </w:r>
      <w:r w:rsidR="003509FE" w:rsidRPr="007A7733">
        <w:rPr>
          <w:sz w:val="28"/>
          <w:szCs w:val="28"/>
        </w:rPr>
        <w:t>ründliche</w:t>
      </w:r>
      <w:r w:rsidR="00304007" w:rsidRPr="007A7733">
        <w:rPr>
          <w:sz w:val="28"/>
          <w:szCs w:val="28"/>
        </w:rPr>
        <w:t>, regelmäßige</w:t>
      </w:r>
      <w:r w:rsidR="003509FE" w:rsidRPr="007A7733">
        <w:rPr>
          <w:sz w:val="28"/>
          <w:szCs w:val="28"/>
        </w:rPr>
        <w:t xml:space="preserve"> Reinigung der Hände mit Wasser und Seife oder Desinfektionsmittel</w:t>
      </w:r>
      <w:r w:rsidR="00304007" w:rsidRPr="007A7733">
        <w:rPr>
          <w:sz w:val="28"/>
          <w:szCs w:val="28"/>
        </w:rPr>
        <w:t>, insbesondere vor und nach dem Essen, vor und nach dem Toilettengang, bei Raumwechsel, nach dem Husten oder Niesen, bei Verschmutzungen aller Art</w:t>
      </w:r>
      <w:r w:rsidR="0036010C" w:rsidRPr="007A7733">
        <w:rPr>
          <w:sz w:val="28"/>
          <w:szCs w:val="28"/>
        </w:rPr>
        <w:t xml:space="preserve">; </w:t>
      </w:r>
      <w:r w:rsidR="003509FE" w:rsidRPr="007A7733">
        <w:rPr>
          <w:sz w:val="28"/>
          <w:szCs w:val="28"/>
        </w:rPr>
        <w:t>„Richtiges Händewaschen“</w:t>
      </w:r>
    </w:p>
    <w:p w14:paraId="425AE652" w14:textId="77777777" w:rsidR="00B30F9A" w:rsidRPr="007A7733" w:rsidRDefault="00F6452B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Berührung von Mund, Nase und Augen vermeiden</w:t>
      </w:r>
    </w:p>
    <w:p w14:paraId="3442B8BF" w14:textId="7BDB7DBF" w:rsidR="00F6452B" w:rsidRPr="007A7733" w:rsidRDefault="00F6452B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Händeschütteln und Umarmungen unterlassen</w:t>
      </w:r>
    </w:p>
    <w:p w14:paraId="7EB652DF" w14:textId="2A43E231" w:rsidR="00F6452B" w:rsidRPr="007A7733" w:rsidRDefault="00F6452B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Niesen und Husten in ein Taschentuch/in die Armbeuge</w:t>
      </w:r>
      <w:r w:rsidR="00583DDB" w:rsidRPr="007A7733">
        <w:rPr>
          <w:sz w:val="28"/>
          <w:szCs w:val="28"/>
        </w:rPr>
        <w:t xml:space="preserve"> („Niesetikette“)</w:t>
      </w:r>
    </w:p>
    <w:p w14:paraId="5136B72E" w14:textId="37CFB3F2" w:rsidR="00ED6131" w:rsidRPr="007A7733" w:rsidRDefault="00ED6131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Aufzug einzeln nutzen</w:t>
      </w:r>
    </w:p>
    <w:p w14:paraId="3BDA4BCD" w14:textId="1612EDE8" w:rsidR="00286E1F" w:rsidRPr="007A7733" w:rsidRDefault="000D755A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Regeln für die Nutzung </w:t>
      </w:r>
      <w:r w:rsidR="004108B3">
        <w:rPr>
          <w:sz w:val="28"/>
          <w:szCs w:val="28"/>
        </w:rPr>
        <w:t xml:space="preserve">der Toiletten und Waschräume </w:t>
      </w:r>
    </w:p>
    <w:p w14:paraId="2439AF54" w14:textId="6651DD46" w:rsidR="00E0058E" w:rsidRPr="007A7733" w:rsidRDefault="00406E38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g</w:t>
      </w:r>
      <w:r w:rsidR="0080293F" w:rsidRPr="007A7733">
        <w:rPr>
          <w:sz w:val="28"/>
          <w:szCs w:val="28"/>
        </w:rPr>
        <w:t xml:space="preserve">leichbleibende </w:t>
      </w:r>
      <w:r w:rsidR="007B1E08" w:rsidRPr="007A7733">
        <w:rPr>
          <w:sz w:val="28"/>
          <w:szCs w:val="28"/>
        </w:rPr>
        <w:t>Klassenr</w:t>
      </w:r>
      <w:r w:rsidR="0080293F" w:rsidRPr="007A7733">
        <w:rPr>
          <w:sz w:val="28"/>
          <w:szCs w:val="28"/>
        </w:rPr>
        <w:t xml:space="preserve">äume für die jeweiligen </w:t>
      </w:r>
      <w:r w:rsidR="00E67CAD" w:rsidRPr="007A7733">
        <w:rPr>
          <w:sz w:val="28"/>
          <w:szCs w:val="28"/>
        </w:rPr>
        <w:t>Schüler</w:t>
      </w:r>
      <w:r w:rsidR="0080293F" w:rsidRPr="007A7733">
        <w:rPr>
          <w:sz w:val="28"/>
          <w:szCs w:val="28"/>
        </w:rPr>
        <w:t>gruppen</w:t>
      </w:r>
      <w:r w:rsidR="007B1E08" w:rsidRPr="007A7733">
        <w:rPr>
          <w:sz w:val="28"/>
          <w:szCs w:val="28"/>
        </w:rPr>
        <w:t xml:space="preserve"> </w:t>
      </w:r>
    </w:p>
    <w:p w14:paraId="26702515" w14:textId="7FDFB61F" w:rsidR="00776B54" w:rsidRPr="007A7733" w:rsidRDefault="00406E38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m</w:t>
      </w:r>
      <w:r w:rsidR="00E65BEC" w:rsidRPr="007A7733">
        <w:rPr>
          <w:sz w:val="28"/>
          <w:szCs w:val="28"/>
        </w:rPr>
        <w:t>öglichst gleich</w:t>
      </w:r>
      <w:r w:rsidR="00776B54" w:rsidRPr="007A7733">
        <w:rPr>
          <w:sz w:val="28"/>
          <w:szCs w:val="28"/>
        </w:rPr>
        <w:t xml:space="preserve">bleibende </w:t>
      </w:r>
      <w:r w:rsidR="00C07FEA" w:rsidRPr="007A7733">
        <w:rPr>
          <w:sz w:val="28"/>
          <w:szCs w:val="28"/>
        </w:rPr>
        <w:t>Schüler</w:t>
      </w:r>
      <w:r w:rsidR="00776B54" w:rsidRPr="007A7733">
        <w:rPr>
          <w:sz w:val="28"/>
          <w:szCs w:val="28"/>
        </w:rPr>
        <w:t>gruppen</w:t>
      </w:r>
    </w:p>
    <w:p w14:paraId="6AB15760" w14:textId="2846ED40" w:rsidR="0085764F" w:rsidRPr="007A7733" w:rsidRDefault="0085764F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Unterricht im Freien</w:t>
      </w:r>
      <w:r w:rsidR="00E0058E" w:rsidRPr="007A7733">
        <w:rPr>
          <w:sz w:val="28"/>
          <w:szCs w:val="28"/>
        </w:rPr>
        <w:t xml:space="preserve"> so viel wie möglich</w:t>
      </w:r>
      <w:r w:rsidR="00F949E6" w:rsidRPr="007A7733">
        <w:rPr>
          <w:sz w:val="28"/>
          <w:szCs w:val="28"/>
        </w:rPr>
        <w:t>, insbesondere Sportunterricht</w:t>
      </w:r>
    </w:p>
    <w:p w14:paraId="1E916D97" w14:textId="6DE645DB" w:rsidR="00396936" w:rsidRPr="007A7733" w:rsidRDefault="0097778D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9C228E">
        <w:rPr>
          <w:sz w:val="28"/>
          <w:szCs w:val="28"/>
        </w:rPr>
        <w:t xml:space="preserve">nach Möglichkeit </w:t>
      </w:r>
      <w:r w:rsidR="00406E38" w:rsidRPr="007A7733">
        <w:rPr>
          <w:sz w:val="28"/>
          <w:szCs w:val="28"/>
        </w:rPr>
        <w:t>e</w:t>
      </w:r>
      <w:r w:rsidR="008167F3" w:rsidRPr="007A7733">
        <w:rPr>
          <w:sz w:val="28"/>
          <w:szCs w:val="28"/>
        </w:rPr>
        <w:t>igene Schu</w:t>
      </w:r>
      <w:r w:rsidR="00396936" w:rsidRPr="007A7733">
        <w:rPr>
          <w:sz w:val="28"/>
          <w:szCs w:val="28"/>
        </w:rPr>
        <w:t xml:space="preserve">lbank </w:t>
      </w:r>
      <w:r w:rsidR="001300E8" w:rsidRPr="009C228E">
        <w:rPr>
          <w:sz w:val="28"/>
          <w:szCs w:val="28"/>
        </w:rPr>
        <w:t>oder abgegrenzte</w:t>
      </w:r>
      <w:r w:rsidR="009C228E" w:rsidRPr="009C228E">
        <w:rPr>
          <w:sz w:val="28"/>
          <w:szCs w:val="28"/>
        </w:rPr>
        <w:t>r</w:t>
      </w:r>
      <w:r w:rsidR="001300E8" w:rsidRPr="009C228E">
        <w:rPr>
          <w:sz w:val="28"/>
          <w:szCs w:val="28"/>
        </w:rPr>
        <w:t xml:space="preserve"> Arbeitsbereich </w:t>
      </w:r>
      <w:r w:rsidR="00396936" w:rsidRPr="007A7733">
        <w:rPr>
          <w:sz w:val="28"/>
          <w:szCs w:val="28"/>
        </w:rPr>
        <w:t>für jede/n Schüler*in</w:t>
      </w:r>
    </w:p>
    <w:p w14:paraId="72B060A0" w14:textId="45827F11" w:rsidR="009C09D1" w:rsidRPr="007A7733" w:rsidRDefault="00406E38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m</w:t>
      </w:r>
      <w:r w:rsidR="009C09D1" w:rsidRPr="007A7733">
        <w:rPr>
          <w:sz w:val="28"/>
          <w:szCs w:val="28"/>
        </w:rPr>
        <w:t>öglichst immer den gleichen</w:t>
      </w:r>
      <w:r w:rsidR="00722A48" w:rsidRPr="007A7733">
        <w:rPr>
          <w:sz w:val="28"/>
          <w:szCs w:val="28"/>
        </w:rPr>
        <w:t xml:space="preserve">/eigenen </w:t>
      </w:r>
      <w:r w:rsidR="009C09D1" w:rsidRPr="007A7733">
        <w:rPr>
          <w:sz w:val="28"/>
          <w:szCs w:val="28"/>
        </w:rPr>
        <w:t>Arbeitsplatz benutzen, „fremden“ Arbeitsplatz desinfizieren</w:t>
      </w:r>
    </w:p>
    <w:p w14:paraId="371AB50A" w14:textId="2E5FEAA0" w:rsidR="00607AD7" w:rsidRPr="009C228E" w:rsidRDefault="00607AD7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 xml:space="preserve">Abstand von </w:t>
      </w:r>
      <w:r w:rsidR="00BB5817" w:rsidRPr="000D755A">
        <w:rPr>
          <w:sz w:val="28"/>
          <w:szCs w:val="28"/>
        </w:rPr>
        <w:t xml:space="preserve">2 </w:t>
      </w:r>
      <w:r w:rsidRPr="000D755A">
        <w:rPr>
          <w:sz w:val="28"/>
          <w:szCs w:val="28"/>
        </w:rPr>
        <w:t>Metern</w:t>
      </w:r>
      <w:r w:rsidRPr="007A7733">
        <w:rPr>
          <w:sz w:val="28"/>
          <w:szCs w:val="28"/>
        </w:rPr>
        <w:t xml:space="preserve"> zwischen </w:t>
      </w:r>
      <w:r w:rsidR="009E07F0" w:rsidRPr="007A7733">
        <w:rPr>
          <w:sz w:val="28"/>
          <w:szCs w:val="28"/>
        </w:rPr>
        <w:t>Lehrperson und Arbeitsplätzen der</w:t>
      </w:r>
      <w:r w:rsidR="001E05C4" w:rsidRPr="007A7733">
        <w:rPr>
          <w:sz w:val="28"/>
          <w:szCs w:val="28"/>
        </w:rPr>
        <w:t xml:space="preserve"> Schüler*innen</w:t>
      </w:r>
      <w:r w:rsidR="001300E8">
        <w:rPr>
          <w:sz w:val="28"/>
          <w:szCs w:val="28"/>
        </w:rPr>
        <w:t xml:space="preserve">, </w:t>
      </w:r>
      <w:r w:rsidR="001300E8" w:rsidRPr="009C228E">
        <w:rPr>
          <w:sz w:val="28"/>
          <w:szCs w:val="28"/>
        </w:rPr>
        <w:t>sofern es an die ganze Klasse oder Schülergruppe gerichtete Beiträge der Lehrperson gibt</w:t>
      </w:r>
      <w:r w:rsidR="00803F40">
        <w:rPr>
          <w:sz w:val="28"/>
          <w:szCs w:val="28"/>
        </w:rPr>
        <w:t xml:space="preserve"> (ansonsten Mund-Nasen-Schutz)</w:t>
      </w:r>
    </w:p>
    <w:p w14:paraId="2EDE8C1A" w14:textId="74C8C60D" w:rsidR="00635CD7" w:rsidRPr="007A7733" w:rsidRDefault="00406E38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a</w:t>
      </w:r>
      <w:r w:rsidR="00635CD7" w:rsidRPr="007A7733">
        <w:rPr>
          <w:sz w:val="28"/>
          <w:szCs w:val="28"/>
        </w:rPr>
        <w:t xml:space="preserve">usschließlich eigene Schreibutensilien verwenden </w:t>
      </w:r>
    </w:p>
    <w:p w14:paraId="50F71EF9" w14:textId="0105DD3F" w:rsidR="00FE3AF2" w:rsidRPr="009C228E" w:rsidRDefault="008644F8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 xml:space="preserve">Gegenstände und </w:t>
      </w:r>
      <w:r w:rsidR="00FE3AF2" w:rsidRPr="007A7733">
        <w:rPr>
          <w:sz w:val="28"/>
          <w:szCs w:val="28"/>
        </w:rPr>
        <w:t>Unterrichtsmaterialien</w:t>
      </w:r>
      <w:r w:rsidR="003E79EE" w:rsidRPr="007A7733">
        <w:rPr>
          <w:sz w:val="28"/>
          <w:szCs w:val="28"/>
        </w:rPr>
        <w:t xml:space="preserve"> (Bücher,</w:t>
      </w:r>
      <w:r w:rsidR="00133E38" w:rsidRPr="007A7733">
        <w:rPr>
          <w:sz w:val="28"/>
          <w:szCs w:val="28"/>
        </w:rPr>
        <w:t xml:space="preserve"> </w:t>
      </w:r>
      <w:r w:rsidR="00911BE8" w:rsidRPr="007A7733">
        <w:rPr>
          <w:sz w:val="28"/>
          <w:szCs w:val="28"/>
        </w:rPr>
        <w:t xml:space="preserve">didaktische Materialien, Instrumente, </w:t>
      </w:r>
      <w:r w:rsidR="00D04091" w:rsidRPr="007A7733">
        <w:rPr>
          <w:sz w:val="28"/>
          <w:szCs w:val="28"/>
        </w:rPr>
        <w:t xml:space="preserve">Sportgeräte, </w:t>
      </w:r>
      <w:r w:rsidR="00911BE8" w:rsidRPr="007A7733">
        <w:rPr>
          <w:sz w:val="28"/>
          <w:szCs w:val="28"/>
        </w:rPr>
        <w:t>…)</w:t>
      </w:r>
      <w:r w:rsidR="00FE3AF2" w:rsidRPr="007A7733">
        <w:rPr>
          <w:sz w:val="28"/>
          <w:szCs w:val="28"/>
        </w:rPr>
        <w:t xml:space="preserve"> möglichst nicht gemeinsam verwenden</w:t>
      </w:r>
      <w:r w:rsidR="00226DA6" w:rsidRPr="007A7733">
        <w:rPr>
          <w:sz w:val="28"/>
          <w:szCs w:val="28"/>
        </w:rPr>
        <w:t>; regelmäßige Desinfektion bei gemeinsamer Verwendung</w:t>
      </w:r>
      <w:r w:rsidR="001300E8" w:rsidRPr="009C228E">
        <w:rPr>
          <w:sz w:val="28"/>
          <w:szCs w:val="28"/>
        </w:rPr>
        <w:t>, auch durch die Schüler*innen selbst</w:t>
      </w:r>
    </w:p>
    <w:p w14:paraId="5AAE6590" w14:textId="7D70E63C" w:rsidR="00AE7AA6" w:rsidRPr="007A7733" w:rsidRDefault="00AE7AA6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 xml:space="preserve">Mindestabstand beim Singen von 1,5 Metern zwischen den </w:t>
      </w:r>
      <w:r w:rsidR="00DD244F" w:rsidRPr="007A7733">
        <w:rPr>
          <w:sz w:val="28"/>
          <w:szCs w:val="28"/>
        </w:rPr>
        <w:t>Schüler</w:t>
      </w:r>
      <w:r w:rsidRPr="007A7733">
        <w:rPr>
          <w:sz w:val="28"/>
          <w:szCs w:val="28"/>
        </w:rPr>
        <w:t xml:space="preserve">*innen und von 3 Metern zwischen </w:t>
      </w:r>
      <w:r w:rsidR="00DD244F" w:rsidRPr="007A7733">
        <w:rPr>
          <w:sz w:val="28"/>
          <w:szCs w:val="28"/>
        </w:rPr>
        <w:t>Schüler</w:t>
      </w:r>
      <w:r w:rsidRPr="007A7733">
        <w:rPr>
          <w:sz w:val="28"/>
          <w:szCs w:val="28"/>
        </w:rPr>
        <w:t xml:space="preserve">*innen </w:t>
      </w:r>
      <w:r w:rsidR="00DD244F" w:rsidRPr="007A7733">
        <w:rPr>
          <w:sz w:val="28"/>
          <w:szCs w:val="28"/>
        </w:rPr>
        <w:t>und Lehrperson</w:t>
      </w:r>
      <w:r w:rsidRPr="007A7733">
        <w:rPr>
          <w:sz w:val="28"/>
          <w:szCs w:val="28"/>
        </w:rPr>
        <w:t xml:space="preserve"> </w:t>
      </w:r>
    </w:p>
    <w:p w14:paraId="6F3D7DE9" w14:textId="4D8BBDB2" w:rsidR="00E42628" w:rsidRPr="007A7733" w:rsidRDefault="00E42628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 xml:space="preserve">Mindestabstand in der Turnhalle/im Bewegungsraum von </w:t>
      </w:r>
      <w:r w:rsidR="007218AC" w:rsidRPr="007A7733">
        <w:rPr>
          <w:sz w:val="28"/>
          <w:szCs w:val="28"/>
        </w:rPr>
        <w:t>2 Metern</w:t>
      </w:r>
    </w:p>
    <w:p w14:paraId="04F93281" w14:textId="274D07AD" w:rsidR="00741A08" w:rsidRDefault="00BB178C" w:rsidP="00CC722C">
      <w:pPr>
        <w:pStyle w:val="Listenabsatz"/>
        <w:numPr>
          <w:ilvl w:val="0"/>
          <w:numId w:val="15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v</w:t>
      </w:r>
      <w:r w:rsidR="00741A08" w:rsidRPr="007A7733">
        <w:rPr>
          <w:sz w:val="28"/>
          <w:szCs w:val="28"/>
        </w:rPr>
        <w:t>orzugsweise Einzelsportarten</w:t>
      </w:r>
      <w:r w:rsidRPr="007A7733">
        <w:rPr>
          <w:sz w:val="28"/>
          <w:szCs w:val="28"/>
        </w:rPr>
        <w:t>, Mannschafts-/Gruppensport nicht empfohlen</w:t>
      </w:r>
    </w:p>
    <w:p w14:paraId="596FEFFC" w14:textId="480847CF" w:rsidR="00087835" w:rsidRPr="007A7733" w:rsidRDefault="00087835" w:rsidP="00B224CF">
      <w:pPr>
        <w:spacing w:after="0"/>
        <w:rPr>
          <w:b/>
          <w:bCs/>
          <w:sz w:val="28"/>
          <w:szCs w:val="28"/>
        </w:rPr>
      </w:pPr>
      <w:r w:rsidRPr="007A7733">
        <w:rPr>
          <w:b/>
          <w:bCs/>
          <w:sz w:val="28"/>
          <w:szCs w:val="28"/>
        </w:rPr>
        <w:t>Pause:</w:t>
      </w:r>
    </w:p>
    <w:p w14:paraId="00B7B56F" w14:textId="57C0FDDA" w:rsidR="00087835" w:rsidRPr="007A7733" w:rsidRDefault="00B224CF" w:rsidP="00B224CF">
      <w:pPr>
        <w:pStyle w:val="Listenabsatz"/>
        <w:numPr>
          <w:ilvl w:val="0"/>
          <w:numId w:val="18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m</w:t>
      </w:r>
      <w:r w:rsidR="009937AD" w:rsidRPr="007A7733">
        <w:rPr>
          <w:sz w:val="28"/>
          <w:szCs w:val="28"/>
        </w:rPr>
        <w:t>öglichst im Freien</w:t>
      </w:r>
    </w:p>
    <w:p w14:paraId="697A28E3" w14:textId="6FD4FB15" w:rsidR="009937AD" w:rsidRPr="007A7733" w:rsidRDefault="003B3C57" w:rsidP="00B224CF">
      <w:pPr>
        <w:pStyle w:val="Listenabsatz"/>
        <w:numPr>
          <w:ilvl w:val="0"/>
          <w:numId w:val="18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z</w:t>
      </w:r>
      <w:r w:rsidR="009937AD" w:rsidRPr="007A7733">
        <w:rPr>
          <w:sz w:val="28"/>
          <w:szCs w:val="28"/>
        </w:rPr>
        <w:t>eitversetzt für verschiedene Sc</w:t>
      </w:r>
      <w:r w:rsidR="00AA37C4" w:rsidRPr="007A7733">
        <w:rPr>
          <w:sz w:val="28"/>
          <w:szCs w:val="28"/>
        </w:rPr>
        <w:t>h</w:t>
      </w:r>
      <w:r w:rsidR="009937AD" w:rsidRPr="007A7733">
        <w:rPr>
          <w:sz w:val="28"/>
          <w:szCs w:val="28"/>
        </w:rPr>
        <w:t>ülergruppen</w:t>
      </w:r>
    </w:p>
    <w:p w14:paraId="704B4382" w14:textId="61ECFF66" w:rsidR="00AA37C4" w:rsidRPr="007A7733" w:rsidRDefault="0097778D" w:rsidP="00B224CF">
      <w:pPr>
        <w:pStyle w:val="Listenabsatz"/>
        <w:numPr>
          <w:ilvl w:val="0"/>
          <w:numId w:val="18"/>
        </w:numPr>
        <w:spacing w:after="240"/>
        <w:rPr>
          <w:sz w:val="28"/>
          <w:szCs w:val="28"/>
        </w:rPr>
      </w:pPr>
      <w:r w:rsidRPr="009C228E">
        <w:rPr>
          <w:sz w:val="28"/>
          <w:szCs w:val="28"/>
        </w:rPr>
        <w:t xml:space="preserve">nach Möglichkeit </w:t>
      </w:r>
      <w:r w:rsidR="00B224CF" w:rsidRPr="007A7733">
        <w:rPr>
          <w:sz w:val="28"/>
          <w:szCs w:val="28"/>
        </w:rPr>
        <w:t>k</w:t>
      </w:r>
      <w:r w:rsidR="00AA37C4" w:rsidRPr="007A7733">
        <w:rPr>
          <w:sz w:val="28"/>
          <w:szCs w:val="28"/>
        </w:rPr>
        <w:t>eine Vermischung der Schülergruppen</w:t>
      </w:r>
    </w:p>
    <w:p w14:paraId="51D54A1B" w14:textId="77777777" w:rsidR="00582006" w:rsidRPr="00943BCF" w:rsidRDefault="00582006" w:rsidP="00186430">
      <w:pPr>
        <w:spacing w:after="0"/>
        <w:rPr>
          <w:b/>
          <w:bCs/>
          <w:color w:val="C00000"/>
          <w:sz w:val="32"/>
          <w:szCs w:val="32"/>
        </w:rPr>
      </w:pPr>
      <w:r w:rsidRPr="00943BCF">
        <w:rPr>
          <w:b/>
          <w:bCs/>
          <w:color w:val="C00000"/>
          <w:sz w:val="32"/>
          <w:szCs w:val="32"/>
        </w:rPr>
        <w:t>Umgang mit Verdachts- und Krankheitsfällen</w:t>
      </w:r>
    </w:p>
    <w:p w14:paraId="33ED772B" w14:textId="67C38B57" w:rsidR="00F6452B" w:rsidRPr="007A7733" w:rsidRDefault="00BF3591" w:rsidP="00CC722C">
      <w:pPr>
        <w:pStyle w:val="Listenabsatz"/>
        <w:numPr>
          <w:ilvl w:val="0"/>
          <w:numId w:val="16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b</w:t>
      </w:r>
      <w:r w:rsidR="007971AF" w:rsidRPr="007A7733">
        <w:rPr>
          <w:sz w:val="28"/>
          <w:szCs w:val="28"/>
        </w:rPr>
        <w:t xml:space="preserve">ei </w:t>
      </w:r>
      <w:r w:rsidR="00213DA8" w:rsidRPr="007A7733">
        <w:rPr>
          <w:sz w:val="28"/>
          <w:szCs w:val="28"/>
        </w:rPr>
        <w:t>Erkältungs- oder Covid-19-typischen Symptomen zu Hause bleiben</w:t>
      </w:r>
      <w:r w:rsidR="00437A45" w:rsidRPr="007A7733">
        <w:rPr>
          <w:sz w:val="28"/>
          <w:szCs w:val="28"/>
        </w:rPr>
        <w:t>, soziale Kontakte vermeiden und den Hausarzt kontaktieren</w:t>
      </w:r>
    </w:p>
    <w:p w14:paraId="3BA5CE78" w14:textId="255A94FC" w:rsidR="00437A45" w:rsidRPr="007A7733" w:rsidRDefault="00037FB8" w:rsidP="00CC722C">
      <w:pPr>
        <w:pStyle w:val="Listenabsatz"/>
        <w:numPr>
          <w:ilvl w:val="0"/>
          <w:numId w:val="16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Kontakt</w:t>
      </w:r>
      <w:r w:rsidR="00E17DCD" w:rsidRPr="007A7733">
        <w:rPr>
          <w:sz w:val="28"/>
          <w:szCs w:val="28"/>
        </w:rPr>
        <w:t xml:space="preserve"> mit Personen, die Erkältungs- oder Krankheitssymptome aufweisen, vermeiden</w:t>
      </w:r>
    </w:p>
    <w:p w14:paraId="1F125E51" w14:textId="59F097F6" w:rsidR="0000489B" w:rsidRPr="007A7733" w:rsidRDefault="00BF3591" w:rsidP="00CC722C">
      <w:pPr>
        <w:pStyle w:val="Listenabsatz"/>
        <w:numPr>
          <w:ilvl w:val="0"/>
          <w:numId w:val="16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b</w:t>
      </w:r>
      <w:r w:rsidR="0000489B" w:rsidRPr="007A7733">
        <w:rPr>
          <w:sz w:val="28"/>
          <w:szCs w:val="28"/>
        </w:rPr>
        <w:t xml:space="preserve">ei </w:t>
      </w:r>
      <w:r w:rsidR="008364CD" w:rsidRPr="007A7733">
        <w:rPr>
          <w:sz w:val="28"/>
          <w:szCs w:val="28"/>
        </w:rPr>
        <w:t xml:space="preserve">Verdachtsfällen betroffene Person umgehend isolieren </w:t>
      </w:r>
      <w:r w:rsidR="009F01F5" w:rsidRPr="007A7733">
        <w:rPr>
          <w:sz w:val="28"/>
          <w:szCs w:val="28"/>
        </w:rPr>
        <w:t>und vorgesehenes Prozedere befolgen</w:t>
      </w:r>
    </w:p>
    <w:p w14:paraId="073949DA" w14:textId="10FEBA43" w:rsidR="006B5172" w:rsidRPr="007A7733" w:rsidRDefault="0037603E" w:rsidP="00CC722C">
      <w:pPr>
        <w:pStyle w:val="Listenabsatz"/>
        <w:numPr>
          <w:ilvl w:val="0"/>
          <w:numId w:val="16"/>
        </w:numPr>
        <w:spacing w:after="240"/>
        <w:rPr>
          <w:sz w:val="28"/>
          <w:szCs w:val="28"/>
        </w:rPr>
      </w:pPr>
      <w:r w:rsidRPr="007A7733">
        <w:rPr>
          <w:sz w:val="28"/>
          <w:szCs w:val="28"/>
        </w:rPr>
        <w:t>Vorgaben bei Krankheitsfällen einhalten</w:t>
      </w:r>
    </w:p>
    <w:sectPr w:rsidR="006B5172" w:rsidRPr="007A7733" w:rsidSect="000F6E1F">
      <w:footerReference w:type="default" r:id="rId11"/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E9D73" w14:textId="77777777" w:rsidR="005F44E3" w:rsidRDefault="005F44E3" w:rsidP="00406E38">
      <w:pPr>
        <w:spacing w:after="0" w:line="240" w:lineRule="auto"/>
      </w:pPr>
      <w:r>
        <w:separator/>
      </w:r>
    </w:p>
  </w:endnote>
  <w:endnote w:type="continuationSeparator" w:id="0">
    <w:p w14:paraId="16F2B5F1" w14:textId="77777777" w:rsidR="005F44E3" w:rsidRDefault="005F44E3" w:rsidP="00406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opa Austri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3805628"/>
      <w:docPartObj>
        <w:docPartGallery w:val="Page Numbers (Bottom of Page)"/>
        <w:docPartUnique/>
      </w:docPartObj>
    </w:sdtPr>
    <w:sdtEndPr/>
    <w:sdtContent>
      <w:p w14:paraId="534BE881" w14:textId="45D2A5F5" w:rsidR="00406E38" w:rsidRDefault="00406E3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5D3261" w14:textId="77777777" w:rsidR="00406E38" w:rsidRDefault="00406E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CC7A5" w14:textId="77777777" w:rsidR="005F44E3" w:rsidRDefault="005F44E3" w:rsidP="00406E38">
      <w:pPr>
        <w:spacing w:after="0" w:line="240" w:lineRule="auto"/>
      </w:pPr>
      <w:r>
        <w:separator/>
      </w:r>
    </w:p>
  </w:footnote>
  <w:footnote w:type="continuationSeparator" w:id="0">
    <w:p w14:paraId="4E7DA71B" w14:textId="77777777" w:rsidR="005F44E3" w:rsidRDefault="005F44E3" w:rsidP="00406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88E074"/>
    <w:multiLevelType w:val="hybridMultilevel"/>
    <w:tmpl w:val="13AE576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EFDBF2"/>
    <w:multiLevelType w:val="hybridMultilevel"/>
    <w:tmpl w:val="F3C737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D169B2"/>
    <w:multiLevelType w:val="hybridMultilevel"/>
    <w:tmpl w:val="26B8CC80"/>
    <w:lvl w:ilvl="0" w:tplc="0407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54FCAB5"/>
    <w:multiLevelType w:val="hybridMultilevel"/>
    <w:tmpl w:val="22816B3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F84FDC"/>
    <w:multiLevelType w:val="hybridMultilevel"/>
    <w:tmpl w:val="F9C4992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5141BA"/>
    <w:multiLevelType w:val="hybridMultilevel"/>
    <w:tmpl w:val="6346F298"/>
    <w:lvl w:ilvl="0" w:tplc="0407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3633595"/>
    <w:multiLevelType w:val="hybridMultilevel"/>
    <w:tmpl w:val="C8AE352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B124B"/>
    <w:multiLevelType w:val="hybridMultilevel"/>
    <w:tmpl w:val="6B6C7154"/>
    <w:lvl w:ilvl="0" w:tplc="0407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A824154"/>
    <w:multiLevelType w:val="hybridMultilevel"/>
    <w:tmpl w:val="E4984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542B3"/>
    <w:multiLevelType w:val="hybridMultilevel"/>
    <w:tmpl w:val="1A26908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2F5D09"/>
    <w:multiLevelType w:val="hybridMultilevel"/>
    <w:tmpl w:val="BC3846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453C8E"/>
    <w:multiLevelType w:val="hybridMultilevel"/>
    <w:tmpl w:val="B92A1B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45129"/>
    <w:multiLevelType w:val="hybridMultilevel"/>
    <w:tmpl w:val="A71680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BE208A"/>
    <w:multiLevelType w:val="hybridMultilevel"/>
    <w:tmpl w:val="F60261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2C7F6B"/>
    <w:multiLevelType w:val="hybridMultilevel"/>
    <w:tmpl w:val="A07BD92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6C97E2A"/>
    <w:multiLevelType w:val="hybridMultilevel"/>
    <w:tmpl w:val="E126F80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17053"/>
    <w:multiLevelType w:val="hybridMultilevel"/>
    <w:tmpl w:val="F624697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8F6454"/>
    <w:multiLevelType w:val="hybridMultilevel"/>
    <w:tmpl w:val="B83A81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3"/>
  </w:num>
  <w:num w:numId="6">
    <w:abstractNumId w:val="0"/>
  </w:num>
  <w:num w:numId="7">
    <w:abstractNumId w:val="17"/>
  </w:num>
  <w:num w:numId="8">
    <w:abstractNumId w:val="14"/>
  </w:num>
  <w:num w:numId="9">
    <w:abstractNumId w:val="1"/>
  </w:num>
  <w:num w:numId="10">
    <w:abstractNumId w:val="2"/>
  </w:num>
  <w:num w:numId="11">
    <w:abstractNumId w:val="15"/>
  </w:num>
  <w:num w:numId="12">
    <w:abstractNumId w:val="7"/>
  </w:num>
  <w:num w:numId="13">
    <w:abstractNumId w:val="16"/>
  </w:num>
  <w:num w:numId="14">
    <w:abstractNumId w:val="6"/>
  </w:num>
  <w:num w:numId="15">
    <w:abstractNumId w:val="4"/>
  </w:num>
  <w:num w:numId="16">
    <w:abstractNumId w:val="13"/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F9A"/>
    <w:rsid w:val="0000489B"/>
    <w:rsid w:val="00021750"/>
    <w:rsid w:val="0003302A"/>
    <w:rsid w:val="00036847"/>
    <w:rsid w:val="00037FB8"/>
    <w:rsid w:val="00043B86"/>
    <w:rsid w:val="000634C4"/>
    <w:rsid w:val="00065631"/>
    <w:rsid w:val="00073EAD"/>
    <w:rsid w:val="00083952"/>
    <w:rsid w:val="00087835"/>
    <w:rsid w:val="000912F7"/>
    <w:rsid w:val="000A5455"/>
    <w:rsid w:val="000D525B"/>
    <w:rsid w:val="000D6277"/>
    <w:rsid w:val="000D648C"/>
    <w:rsid w:val="000D755A"/>
    <w:rsid w:val="000D763C"/>
    <w:rsid w:val="000E21D2"/>
    <w:rsid w:val="000F2C94"/>
    <w:rsid w:val="000F6E1F"/>
    <w:rsid w:val="00124240"/>
    <w:rsid w:val="001300E8"/>
    <w:rsid w:val="00133E38"/>
    <w:rsid w:val="00153930"/>
    <w:rsid w:val="00154B12"/>
    <w:rsid w:val="001666A3"/>
    <w:rsid w:val="00186430"/>
    <w:rsid w:val="00196BF6"/>
    <w:rsid w:val="001A57A9"/>
    <w:rsid w:val="001B1710"/>
    <w:rsid w:val="001C243E"/>
    <w:rsid w:val="001C5F91"/>
    <w:rsid w:val="001C7934"/>
    <w:rsid w:val="001D356B"/>
    <w:rsid w:val="001E05C4"/>
    <w:rsid w:val="002050BA"/>
    <w:rsid w:val="00206A3D"/>
    <w:rsid w:val="002127DB"/>
    <w:rsid w:val="00213DA8"/>
    <w:rsid w:val="00226DA6"/>
    <w:rsid w:val="00244BB2"/>
    <w:rsid w:val="0027178E"/>
    <w:rsid w:val="00286E1F"/>
    <w:rsid w:val="002C402A"/>
    <w:rsid w:val="002C5911"/>
    <w:rsid w:val="002D1277"/>
    <w:rsid w:val="002D3581"/>
    <w:rsid w:val="002D502E"/>
    <w:rsid w:val="002D7721"/>
    <w:rsid w:val="00304007"/>
    <w:rsid w:val="00307389"/>
    <w:rsid w:val="003153E7"/>
    <w:rsid w:val="00334294"/>
    <w:rsid w:val="003509FE"/>
    <w:rsid w:val="0035184E"/>
    <w:rsid w:val="00352134"/>
    <w:rsid w:val="00356185"/>
    <w:rsid w:val="00360084"/>
    <w:rsid w:val="0036010C"/>
    <w:rsid w:val="00372A0F"/>
    <w:rsid w:val="0037603E"/>
    <w:rsid w:val="00396936"/>
    <w:rsid w:val="003A118A"/>
    <w:rsid w:val="003B3C57"/>
    <w:rsid w:val="003D4B4A"/>
    <w:rsid w:val="003E0575"/>
    <w:rsid w:val="003E79EE"/>
    <w:rsid w:val="00404E9E"/>
    <w:rsid w:val="00406E38"/>
    <w:rsid w:val="004108B3"/>
    <w:rsid w:val="00414986"/>
    <w:rsid w:val="00420FA4"/>
    <w:rsid w:val="004338A7"/>
    <w:rsid w:val="00437A45"/>
    <w:rsid w:val="0045414F"/>
    <w:rsid w:val="00454447"/>
    <w:rsid w:val="0046683B"/>
    <w:rsid w:val="00470263"/>
    <w:rsid w:val="00483DBA"/>
    <w:rsid w:val="004D71C1"/>
    <w:rsid w:val="004E350F"/>
    <w:rsid w:val="004F6B0E"/>
    <w:rsid w:val="0053697D"/>
    <w:rsid w:val="005405F7"/>
    <w:rsid w:val="00540B15"/>
    <w:rsid w:val="00550132"/>
    <w:rsid w:val="005530CF"/>
    <w:rsid w:val="005640D7"/>
    <w:rsid w:val="0057099F"/>
    <w:rsid w:val="00573CB7"/>
    <w:rsid w:val="0057570E"/>
    <w:rsid w:val="00582006"/>
    <w:rsid w:val="00583DDB"/>
    <w:rsid w:val="0058659E"/>
    <w:rsid w:val="005B1EAA"/>
    <w:rsid w:val="005F1FFA"/>
    <w:rsid w:val="005F44E3"/>
    <w:rsid w:val="00606293"/>
    <w:rsid w:val="00606EE5"/>
    <w:rsid w:val="00607AD7"/>
    <w:rsid w:val="00615BA4"/>
    <w:rsid w:val="00635CD7"/>
    <w:rsid w:val="00651004"/>
    <w:rsid w:val="00691D54"/>
    <w:rsid w:val="00694576"/>
    <w:rsid w:val="00696BCC"/>
    <w:rsid w:val="006B5172"/>
    <w:rsid w:val="006C2D7E"/>
    <w:rsid w:val="006C3194"/>
    <w:rsid w:val="006D5CA5"/>
    <w:rsid w:val="006E03BE"/>
    <w:rsid w:val="006E0ABE"/>
    <w:rsid w:val="006E3B5E"/>
    <w:rsid w:val="006E485F"/>
    <w:rsid w:val="00705EE3"/>
    <w:rsid w:val="0072021A"/>
    <w:rsid w:val="00720E4B"/>
    <w:rsid w:val="007218AC"/>
    <w:rsid w:val="00721ADA"/>
    <w:rsid w:val="00722A48"/>
    <w:rsid w:val="0072384E"/>
    <w:rsid w:val="0072415B"/>
    <w:rsid w:val="00731CA5"/>
    <w:rsid w:val="00733778"/>
    <w:rsid w:val="00733BA0"/>
    <w:rsid w:val="00741A08"/>
    <w:rsid w:val="00744520"/>
    <w:rsid w:val="00776B54"/>
    <w:rsid w:val="007805DD"/>
    <w:rsid w:val="0078211D"/>
    <w:rsid w:val="00785BD6"/>
    <w:rsid w:val="00786FB4"/>
    <w:rsid w:val="007971AF"/>
    <w:rsid w:val="007A7733"/>
    <w:rsid w:val="007B1E08"/>
    <w:rsid w:val="007C23EF"/>
    <w:rsid w:val="007E419E"/>
    <w:rsid w:val="007F2BA3"/>
    <w:rsid w:val="0080293F"/>
    <w:rsid w:val="00802AF9"/>
    <w:rsid w:val="00803F40"/>
    <w:rsid w:val="0080474F"/>
    <w:rsid w:val="008167F3"/>
    <w:rsid w:val="00826C04"/>
    <w:rsid w:val="00827D62"/>
    <w:rsid w:val="0083306C"/>
    <w:rsid w:val="008364CD"/>
    <w:rsid w:val="00840BA7"/>
    <w:rsid w:val="00847A3E"/>
    <w:rsid w:val="008528D7"/>
    <w:rsid w:val="0085764F"/>
    <w:rsid w:val="00863F07"/>
    <w:rsid w:val="008640B9"/>
    <w:rsid w:val="008644F8"/>
    <w:rsid w:val="00864890"/>
    <w:rsid w:val="008945C2"/>
    <w:rsid w:val="008B0082"/>
    <w:rsid w:val="008C3CC6"/>
    <w:rsid w:val="008D0938"/>
    <w:rsid w:val="008D27A0"/>
    <w:rsid w:val="008E46BF"/>
    <w:rsid w:val="008E7DB9"/>
    <w:rsid w:val="008F08B7"/>
    <w:rsid w:val="008F34F5"/>
    <w:rsid w:val="008F4E88"/>
    <w:rsid w:val="009003BF"/>
    <w:rsid w:val="00910928"/>
    <w:rsid w:val="00911188"/>
    <w:rsid w:val="00911BE8"/>
    <w:rsid w:val="00923112"/>
    <w:rsid w:val="00943BCF"/>
    <w:rsid w:val="00952D12"/>
    <w:rsid w:val="00961EFD"/>
    <w:rsid w:val="00974A42"/>
    <w:rsid w:val="0097778D"/>
    <w:rsid w:val="009937AD"/>
    <w:rsid w:val="009B5647"/>
    <w:rsid w:val="009C0196"/>
    <w:rsid w:val="009C09D1"/>
    <w:rsid w:val="009C228E"/>
    <w:rsid w:val="009C23C5"/>
    <w:rsid w:val="009C79DF"/>
    <w:rsid w:val="009D0648"/>
    <w:rsid w:val="009E07F0"/>
    <w:rsid w:val="009F01F5"/>
    <w:rsid w:val="009F77F1"/>
    <w:rsid w:val="00A102DF"/>
    <w:rsid w:val="00A159BC"/>
    <w:rsid w:val="00A452BB"/>
    <w:rsid w:val="00A4742C"/>
    <w:rsid w:val="00A47752"/>
    <w:rsid w:val="00A6467B"/>
    <w:rsid w:val="00A64B1F"/>
    <w:rsid w:val="00A853D4"/>
    <w:rsid w:val="00A92AFD"/>
    <w:rsid w:val="00AA37C4"/>
    <w:rsid w:val="00AB69C1"/>
    <w:rsid w:val="00AC5B4A"/>
    <w:rsid w:val="00AE7AA6"/>
    <w:rsid w:val="00B1486A"/>
    <w:rsid w:val="00B224CF"/>
    <w:rsid w:val="00B27181"/>
    <w:rsid w:val="00B30F9A"/>
    <w:rsid w:val="00B71014"/>
    <w:rsid w:val="00B74A35"/>
    <w:rsid w:val="00B77B15"/>
    <w:rsid w:val="00B83C67"/>
    <w:rsid w:val="00B94083"/>
    <w:rsid w:val="00B96AF3"/>
    <w:rsid w:val="00BB178C"/>
    <w:rsid w:val="00BB5817"/>
    <w:rsid w:val="00BB7EB3"/>
    <w:rsid w:val="00BC5B55"/>
    <w:rsid w:val="00BF3591"/>
    <w:rsid w:val="00C02DF2"/>
    <w:rsid w:val="00C07FEA"/>
    <w:rsid w:val="00C14190"/>
    <w:rsid w:val="00C226A8"/>
    <w:rsid w:val="00C40223"/>
    <w:rsid w:val="00C52B69"/>
    <w:rsid w:val="00C956BD"/>
    <w:rsid w:val="00CA061A"/>
    <w:rsid w:val="00CC39E3"/>
    <w:rsid w:val="00CC722C"/>
    <w:rsid w:val="00CD1750"/>
    <w:rsid w:val="00CE4665"/>
    <w:rsid w:val="00D025A3"/>
    <w:rsid w:val="00D04091"/>
    <w:rsid w:val="00D115A6"/>
    <w:rsid w:val="00D14AB4"/>
    <w:rsid w:val="00D74CF6"/>
    <w:rsid w:val="00DA332B"/>
    <w:rsid w:val="00DA3CC3"/>
    <w:rsid w:val="00DC025D"/>
    <w:rsid w:val="00DC224A"/>
    <w:rsid w:val="00DD244F"/>
    <w:rsid w:val="00DF3271"/>
    <w:rsid w:val="00E0058E"/>
    <w:rsid w:val="00E1368F"/>
    <w:rsid w:val="00E17DCD"/>
    <w:rsid w:val="00E42628"/>
    <w:rsid w:val="00E6509C"/>
    <w:rsid w:val="00E65BEC"/>
    <w:rsid w:val="00E67CAD"/>
    <w:rsid w:val="00E94534"/>
    <w:rsid w:val="00E9505D"/>
    <w:rsid w:val="00EA22E4"/>
    <w:rsid w:val="00EB25BD"/>
    <w:rsid w:val="00ED1D57"/>
    <w:rsid w:val="00ED2CED"/>
    <w:rsid w:val="00ED3515"/>
    <w:rsid w:val="00ED6131"/>
    <w:rsid w:val="00F238B7"/>
    <w:rsid w:val="00F36494"/>
    <w:rsid w:val="00F62E8F"/>
    <w:rsid w:val="00F6452B"/>
    <w:rsid w:val="00F77D6F"/>
    <w:rsid w:val="00F949E6"/>
    <w:rsid w:val="00FD2775"/>
    <w:rsid w:val="00FE3AF2"/>
    <w:rsid w:val="00F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4FC2"/>
  <w15:chartTrackingRefBased/>
  <w15:docId w15:val="{230911CA-D69D-4A9A-A32E-56502324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57570E"/>
    <w:pPr>
      <w:autoSpaceDE w:val="0"/>
      <w:autoSpaceDN w:val="0"/>
      <w:adjustRightInd w:val="0"/>
      <w:spacing w:after="0" w:line="240" w:lineRule="auto"/>
    </w:pPr>
    <w:rPr>
      <w:rFonts w:ascii="Europa Austria" w:hAnsi="Europa Austria" w:cs="Europa Austria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57570E"/>
    <w:pPr>
      <w:spacing w:line="28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57570E"/>
    <w:pPr>
      <w:spacing w:line="193" w:lineRule="atLeast"/>
    </w:pPr>
    <w:rPr>
      <w:rFonts w:cstheme="minorBidi"/>
      <w:color w:val="auto"/>
    </w:rPr>
  </w:style>
  <w:style w:type="paragraph" w:styleId="Listenabsatz">
    <w:name w:val="List Paragraph"/>
    <w:basedOn w:val="Standard"/>
    <w:uiPriority w:val="34"/>
    <w:qFormat/>
    <w:rsid w:val="0057570E"/>
    <w:pPr>
      <w:ind w:left="720"/>
      <w:contextualSpacing/>
    </w:pPr>
  </w:style>
  <w:style w:type="paragraph" w:customStyle="1" w:styleId="Pa7">
    <w:name w:val="Pa7"/>
    <w:basedOn w:val="Default"/>
    <w:next w:val="Default"/>
    <w:uiPriority w:val="99"/>
    <w:rsid w:val="006B5172"/>
    <w:pPr>
      <w:spacing w:line="193" w:lineRule="atLeast"/>
    </w:pPr>
    <w:rPr>
      <w:rFonts w:cstheme="minorBidi"/>
      <w:color w:val="auto"/>
    </w:rPr>
  </w:style>
  <w:style w:type="paragraph" w:styleId="Kopfzeile">
    <w:name w:val="header"/>
    <w:basedOn w:val="Standard"/>
    <w:link w:val="KopfzeileZchn"/>
    <w:uiPriority w:val="99"/>
    <w:unhideWhenUsed/>
    <w:rsid w:val="00406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06E38"/>
  </w:style>
  <w:style w:type="paragraph" w:styleId="Fuzeile">
    <w:name w:val="footer"/>
    <w:basedOn w:val="Standard"/>
    <w:link w:val="FuzeileZchn"/>
    <w:uiPriority w:val="99"/>
    <w:unhideWhenUsed/>
    <w:rsid w:val="00406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06E38"/>
  </w:style>
  <w:style w:type="character" w:styleId="Kommentarzeichen">
    <w:name w:val="annotation reference"/>
    <w:basedOn w:val="Absatz-Standardschriftart"/>
    <w:uiPriority w:val="99"/>
    <w:semiHidden/>
    <w:unhideWhenUsed/>
    <w:rsid w:val="001300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300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300E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300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300E8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0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0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EDBB305E64B34A88C1D750B0775369" ma:contentTypeVersion="10" ma:contentTypeDescription="Creare un nuovo documento." ma:contentTypeScope="" ma:versionID="f197353cb4c0c7dff9536db67bdb002b">
  <xsd:schema xmlns:xsd="http://www.w3.org/2001/XMLSchema" xmlns:xs="http://www.w3.org/2001/XMLSchema" xmlns:p="http://schemas.microsoft.com/office/2006/metadata/properties" xmlns:ns3="782a9ff6-27e9-4d2c-abb4-213f2a6c6c2b" xmlns:ns4="2197a887-6b4f-41ca-868b-878077d2ab3e" targetNamespace="http://schemas.microsoft.com/office/2006/metadata/properties" ma:root="true" ma:fieldsID="0c19dd5b7aa8d78e60b2b0ee89d280da" ns3:_="" ns4:_="">
    <xsd:import namespace="782a9ff6-27e9-4d2c-abb4-213f2a6c6c2b"/>
    <xsd:import namespace="2197a887-6b4f-41ca-868b-878077d2ab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a9ff6-27e9-4d2c-abb4-213f2a6c6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7a887-6b4f-41ca-868b-878077d2ab3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3990-9B8A-4D80-8E23-390D86B4F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2a9ff6-27e9-4d2c-abb4-213f2a6c6c2b"/>
    <ds:schemaRef ds:uri="2197a887-6b4f-41ca-868b-878077d2ab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6E558-B023-4C45-A998-21A834ED3C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BF5B70-1704-4ABE-B889-40D730A978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0BB53-0F9D-49A8-A3F9-A182C3EA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F7BDA8F5</Template>
  <TotalTime>0</TotalTime>
  <Pages>2</Pages>
  <Words>776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Niedermair, Rosa Maria</dc:creator>
  <cp:keywords/>
  <dc:description/>
  <cp:lastModifiedBy>Falkensteiner, Sigrun</cp:lastModifiedBy>
  <cp:revision>2</cp:revision>
  <cp:lastPrinted>2020-08-20T11:55:00Z</cp:lastPrinted>
  <dcterms:created xsi:type="dcterms:W3CDTF">2020-08-24T17:18:00Z</dcterms:created>
  <dcterms:modified xsi:type="dcterms:W3CDTF">2020-08-24T17:18:00Z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0x01010010EDBB305E64B34A88C1D750B0775369</vt:lpwstr>
  </property>
</Properties>
</file>