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EF4" w:rsidRPr="00A4208C" w:rsidRDefault="00CE5782" w:rsidP="004D7FD5">
      <w:pPr>
        <w:tabs>
          <w:tab w:val="left" w:pos="7560"/>
        </w:tabs>
        <w:spacing w:line="360" w:lineRule="auto"/>
        <w:rPr>
          <w:rFonts w:ascii="Arial" w:hAnsi="Arial" w:cs="Arial"/>
          <w:vanish/>
          <w:color w:val="339966"/>
          <w:sz w:val="20"/>
          <w:szCs w:val="20"/>
          <w:lang w:val="de-DE"/>
        </w:rPr>
      </w:pPr>
      <w:r>
        <w:rPr>
          <w:rFonts w:ascii="Arial" w:hAnsi="Arial" w:cs="Arial"/>
          <w:vanish/>
          <w:color w:val="339966"/>
          <w:sz w:val="20"/>
          <w:szCs w:val="20"/>
          <w:lang w:val="de-DE"/>
        </w:rPr>
        <w:t xml:space="preserve">Hier den </w:t>
      </w:r>
      <w:r w:rsidR="003F35D8" w:rsidRPr="00A4208C">
        <w:rPr>
          <w:rFonts w:ascii="Arial" w:hAnsi="Arial" w:cs="Arial"/>
          <w:vanish/>
          <w:color w:val="339966"/>
          <w:sz w:val="20"/>
          <w:szCs w:val="20"/>
          <w:lang w:val="de-DE"/>
        </w:rPr>
        <w:t>Briefkopf der Schule</w:t>
      </w:r>
      <w:r>
        <w:rPr>
          <w:rFonts w:ascii="Arial" w:hAnsi="Arial" w:cs="Arial"/>
          <w:vanish/>
          <w:color w:val="339966"/>
          <w:sz w:val="20"/>
          <w:szCs w:val="20"/>
          <w:lang w:val="de-DE"/>
        </w:rPr>
        <w:t xml:space="preserve"> einfügen.</w:t>
      </w:r>
      <w:r w:rsidR="009A4FD7" w:rsidRPr="009A4FD7">
        <w:rPr>
          <w:rFonts w:ascii="Arial" w:hAnsi="Arial" w:cs="Arial"/>
          <w:b/>
          <w:sz w:val="20"/>
          <w:szCs w:val="20"/>
          <w:lang w:val="de-DE"/>
        </w:rPr>
        <w:t xml:space="preserve"> </w:t>
      </w:r>
      <w:r w:rsidR="009A4FD7">
        <w:rPr>
          <w:rFonts w:ascii="Arial" w:hAnsi="Arial" w:cs="Arial"/>
          <w:b/>
          <w:sz w:val="20"/>
          <w:szCs w:val="20"/>
          <w:lang w:val="de-D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9A4FD7">
        <w:rPr>
          <w:rFonts w:ascii="Arial" w:hAnsi="Arial" w:cs="Arial"/>
          <w:b/>
          <w:sz w:val="20"/>
          <w:szCs w:val="20"/>
          <w:lang w:val="de-DE"/>
        </w:rPr>
        <w:instrText xml:space="preserve"> FORMTEXT </w:instrText>
      </w:r>
      <w:r w:rsidR="009A4FD7">
        <w:rPr>
          <w:rFonts w:ascii="Arial" w:hAnsi="Arial" w:cs="Arial"/>
          <w:b/>
          <w:sz w:val="20"/>
          <w:szCs w:val="20"/>
          <w:lang w:val="de-DE"/>
        </w:rPr>
      </w:r>
      <w:r w:rsidR="009A4FD7">
        <w:rPr>
          <w:rFonts w:ascii="Arial" w:hAnsi="Arial" w:cs="Arial"/>
          <w:b/>
          <w:sz w:val="20"/>
          <w:szCs w:val="20"/>
          <w:lang w:val="de-DE"/>
        </w:rPr>
        <w:fldChar w:fldCharType="separate"/>
      </w:r>
      <w:r w:rsidR="009A4FD7">
        <w:rPr>
          <w:rFonts w:ascii="Arial" w:hAnsi="Arial" w:cs="Arial"/>
          <w:b/>
          <w:noProof/>
          <w:sz w:val="20"/>
          <w:szCs w:val="20"/>
          <w:lang w:val="de-DE"/>
        </w:rPr>
        <w:t> </w:t>
      </w:r>
      <w:r w:rsidR="009A4FD7">
        <w:rPr>
          <w:rFonts w:ascii="Arial" w:hAnsi="Arial" w:cs="Arial"/>
          <w:b/>
          <w:noProof/>
          <w:sz w:val="20"/>
          <w:szCs w:val="20"/>
          <w:lang w:val="de-DE"/>
        </w:rPr>
        <w:t> </w:t>
      </w:r>
      <w:r w:rsidR="009A4FD7">
        <w:rPr>
          <w:rFonts w:ascii="Arial" w:hAnsi="Arial" w:cs="Arial"/>
          <w:b/>
          <w:noProof/>
          <w:sz w:val="20"/>
          <w:szCs w:val="20"/>
          <w:lang w:val="de-DE"/>
        </w:rPr>
        <w:t> </w:t>
      </w:r>
      <w:r w:rsidR="009A4FD7">
        <w:rPr>
          <w:rFonts w:ascii="Arial" w:hAnsi="Arial" w:cs="Arial"/>
          <w:b/>
          <w:noProof/>
          <w:sz w:val="20"/>
          <w:szCs w:val="20"/>
          <w:lang w:val="de-DE"/>
        </w:rPr>
        <w:t> </w:t>
      </w:r>
      <w:r w:rsidR="009A4FD7">
        <w:rPr>
          <w:rFonts w:ascii="Arial" w:hAnsi="Arial" w:cs="Arial"/>
          <w:b/>
          <w:noProof/>
          <w:sz w:val="20"/>
          <w:szCs w:val="20"/>
          <w:lang w:val="de-DE"/>
        </w:rPr>
        <w:t> </w:t>
      </w:r>
      <w:r w:rsidR="009A4FD7">
        <w:rPr>
          <w:rFonts w:ascii="Arial" w:hAnsi="Arial" w:cs="Arial"/>
          <w:b/>
          <w:sz w:val="20"/>
          <w:szCs w:val="20"/>
          <w:lang w:val="de-DE"/>
        </w:rPr>
        <w:fldChar w:fldCharType="end"/>
      </w:r>
    </w:p>
    <w:p w:rsidR="00D2649F" w:rsidRDefault="00D2649F" w:rsidP="004D7FD5">
      <w:pPr>
        <w:tabs>
          <w:tab w:val="left" w:pos="7560"/>
        </w:tabs>
        <w:spacing w:line="360" w:lineRule="auto"/>
        <w:rPr>
          <w:rFonts w:ascii="Arial" w:hAnsi="Arial" w:cs="Arial"/>
          <w:vanish/>
          <w:sz w:val="20"/>
          <w:szCs w:val="20"/>
          <w:lang w:val="de-DE"/>
        </w:rPr>
      </w:pPr>
    </w:p>
    <w:p w:rsidR="00346FE9" w:rsidRDefault="00346FE9" w:rsidP="004D7FD5">
      <w:pPr>
        <w:tabs>
          <w:tab w:val="left" w:pos="7560"/>
        </w:tabs>
        <w:spacing w:line="360" w:lineRule="auto"/>
        <w:rPr>
          <w:rFonts w:ascii="Arial" w:hAnsi="Arial" w:cs="Arial"/>
          <w:vanish/>
          <w:sz w:val="20"/>
          <w:szCs w:val="20"/>
          <w:lang w:val="de-DE"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9"/>
        <w:gridCol w:w="1361"/>
        <w:gridCol w:w="4139"/>
      </w:tblGrid>
      <w:tr w:rsidR="0099451D" w:rsidRPr="00770135" w:rsidTr="00112839">
        <w:trPr>
          <w:cantSplit/>
        </w:trPr>
        <w:tc>
          <w:tcPr>
            <w:tcW w:w="4139" w:type="dxa"/>
          </w:tcPr>
          <w:p w:rsidR="0099451D" w:rsidRPr="00497F29" w:rsidRDefault="0099451D" w:rsidP="00112839">
            <w:pPr>
              <w:tabs>
                <w:tab w:val="left" w:pos="7560"/>
              </w:tabs>
              <w:spacing w:line="360" w:lineRule="auto"/>
              <w:rPr>
                <w:rFonts w:cs="Arial"/>
                <w:lang w:val="de-DE"/>
              </w:rPr>
            </w:pPr>
          </w:p>
          <w:p w:rsidR="0099451D" w:rsidRPr="00A83E80" w:rsidRDefault="0099451D" w:rsidP="00112839">
            <w:pPr>
              <w:pStyle w:val="absatz"/>
            </w:pPr>
          </w:p>
        </w:tc>
        <w:tc>
          <w:tcPr>
            <w:tcW w:w="1361" w:type="dxa"/>
          </w:tcPr>
          <w:p w:rsidR="0099451D" w:rsidRPr="0006471C" w:rsidRDefault="0099451D" w:rsidP="00112839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139" w:type="dxa"/>
            <w:vMerge w:val="restart"/>
          </w:tcPr>
          <w:p w:rsidR="0099451D" w:rsidRPr="0099451D" w:rsidRDefault="005F567B" w:rsidP="00112839">
            <w:pPr>
              <w:tabs>
                <w:tab w:val="left" w:pos="7560"/>
              </w:tabs>
              <w:spacing w:line="360" w:lineRule="auto"/>
              <w:rPr>
                <w:rFonts w:ascii="Arial" w:hAnsi="Arial" w:cs="Arial"/>
                <w:i/>
                <w:sz w:val="20"/>
                <w:szCs w:val="20"/>
                <w:lang w:val="de-DE"/>
              </w:rPr>
            </w:pPr>
            <w:r w:rsidRPr="005F567B">
              <w:rPr>
                <w:rFonts w:ascii="Arial" w:hAnsi="Arial" w:cs="Arial"/>
                <w:vanish/>
                <w:color w:val="339966"/>
                <w:sz w:val="20"/>
                <w:szCs w:val="20"/>
                <w:lang w:val="de-DE"/>
              </w:rPr>
              <w:t xml:space="preserve">Adresse der </w:t>
            </w:r>
            <w:r w:rsidR="0099451D" w:rsidRPr="005F567B">
              <w:rPr>
                <w:rFonts w:ascii="Arial" w:hAnsi="Arial" w:cs="Arial"/>
                <w:vanish/>
                <w:color w:val="339966"/>
                <w:sz w:val="20"/>
                <w:szCs w:val="20"/>
                <w:lang w:val="de-DE"/>
              </w:rPr>
              <w:t>Lehrperson</w:t>
            </w:r>
            <w:r w:rsidRPr="005F567B">
              <w:rPr>
                <w:rFonts w:ascii="Arial" w:hAnsi="Arial" w:cs="Arial"/>
                <w:vanish/>
                <w:color w:val="339966"/>
                <w:sz w:val="20"/>
                <w:szCs w:val="20"/>
                <w:lang w:val="de-DE"/>
              </w:rPr>
              <w:t xml:space="preserve"> einfügen.</w:t>
            </w:r>
            <w:r w:rsidR="0099451D" w:rsidRPr="0099451D">
              <w:rPr>
                <w:rFonts w:ascii="Arial" w:hAnsi="Arial" w:cs="Arial"/>
                <w:i/>
                <w:sz w:val="20"/>
                <w:szCs w:val="20"/>
                <w:lang w:val="de-DE"/>
              </w:rPr>
              <w:t xml:space="preserve"> </w:t>
            </w:r>
            <w:r w:rsidR="0099451D" w:rsidRPr="0099451D">
              <w:rPr>
                <w:rFonts w:ascii="Arial" w:hAnsi="Arial" w:cs="Arial"/>
                <w:i/>
                <w:sz w:val="20"/>
                <w:szCs w:val="2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99451D" w:rsidRPr="0099451D">
              <w:rPr>
                <w:rFonts w:ascii="Arial" w:hAnsi="Arial" w:cs="Arial"/>
                <w:i/>
                <w:sz w:val="20"/>
                <w:szCs w:val="20"/>
                <w:lang w:val="de-DE"/>
              </w:rPr>
              <w:instrText xml:space="preserve"> FORMTEXT </w:instrText>
            </w:r>
            <w:r w:rsidR="0099451D" w:rsidRPr="0099451D">
              <w:rPr>
                <w:rFonts w:ascii="Arial" w:hAnsi="Arial" w:cs="Arial"/>
                <w:i/>
                <w:sz w:val="20"/>
                <w:szCs w:val="20"/>
                <w:lang w:val="de-DE"/>
              </w:rPr>
            </w:r>
            <w:r w:rsidR="0099451D" w:rsidRPr="0099451D">
              <w:rPr>
                <w:rFonts w:ascii="Arial" w:hAnsi="Arial" w:cs="Arial"/>
                <w:i/>
                <w:sz w:val="20"/>
                <w:szCs w:val="20"/>
                <w:lang w:val="de-DE"/>
              </w:rPr>
              <w:fldChar w:fldCharType="separate"/>
            </w:r>
            <w:r w:rsidR="0099451D" w:rsidRPr="0099451D">
              <w:rPr>
                <w:rFonts w:ascii="Arial" w:hAnsi="Arial" w:cs="Arial"/>
                <w:i/>
                <w:sz w:val="20"/>
                <w:szCs w:val="20"/>
                <w:lang w:val="de-DE"/>
              </w:rPr>
              <w:t> </w:t>
            </w:r>
            <w:r w:rsidR="0099451D" w:rsidRPr="0099451D">
              <w:rPr>
                <w:rFonts w:ascii="Arial" w:hAnsi="Arial" w:cs="Arial"/>
                <w:i/>
                <w:sz w:val="20"/>
                <w:szCs w:val="20"/>
                <w:lang w:val="de-DE"/>
              </w:rPr>
              <w:t> </w:t>
            </w:r>
            <w:r w:rsidR="0099451D" w:rsidRPr="0099451D">
              <w:rPr>
                <w:rFonts w:ascii="Arial" w:hAnsi="Arial" w:cs="Arial"/>
                <w:i/>
                <w:sz w:val="20"/>
                <w:szCs w:val="20"/>
                <w:lang w:val="de-DE"/>
              </w:rPr>
              <w:t> </w:t>
            </w:r>
            <w:r w:rsidR="0099451D" w:rsidRPr="0099451D">
              <w:rPr>
                <w:rFonts w:ascii="Arial" w:hAnsi="Arial" w:cs="Arial"/>
                <w:i/>
                <w:sz w:val="20"/>
                <w:szCs w:val="20"/>
                <w:lang w:val="de-DE"/>
              </w:rPr>
              <w:t> </w:t>
            </w:r>
            <w:r w:rsidR="0099451D" w:rsidRPr="0099451D">
              <w:rPr>
                <w:rFonts w:ascii="Arial" w:hAnsi="Arial" w:cs="Arial"/>
                <w:i/>
                <w:sz w:val="20"/>
                <w:szCs w:val="20"/>
                <w:lang w:val="de-DE"/>
              </w:rPr>
              <w:t> </w:t>
            </w:r>
            <w:r w:rsidR="0099451D" w:rsidRPr="0099451D">
              <w:rPr>
                <w:rFonts w:ascii="Arial" w:hAnsi="Arial" w:cs="Arial"/>
                <w:i/>
                <w:sz w:val="20"/>
                <w:szCs w:val="20"/>
                <w:lang w:val="de-DE"/>
              </w:rPr>
              <w:fldChar w:fldCharType="end"/>
            </w:r>
          </w:p>
          <w:p w:rsidR="0099451D" w:rsidRPr="0099451D" w:rsidRDefault="0099451D" w:rsidP="00112839">
            <w:pPr>
              <w:tabs>
                <w:tab w:val="left" w:pos="7560"/>
              </w:tabs>
              <w:spacing w:line="360" w:lineRule="auto"/>
              <w:rPr>
                <w:i/>
                <w:lang w:val="de-DE"/>
              </w:rPr>
            </w:pPr>
          </w:p>
          <w:p w:rsidR="00404551" w:rsidRDefault="00404551" w:rsidP="00C81BCF">
            <w:pPr>
              <w:spacing w:before="70" w:line="20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Deutsche Bildungsdirektion</w:t>
            </w:r>
          </w:p>
          <w:p w:rsidR="00C81BCF" w:rsidRPr="00C81BCF" w:rsidRDefault="00C81BCF" w:rsidP="00C81BCF">
            <w:pPr>
              <w:spacing w:before="70" w:line="20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C81BCF">
              <w:rPr>
                <w:rFonts w:ascii="Arial" w:hAnsi="Arial" w:cs="Arial"/>
                <w:sz w:val="20"/>
                <w:szCs w:val="20"/>
                <w:lang w:val="de-DE"/>
              </w:rPr>
              <w:t>Abteilung 16 Bildungsverwaltung</w:t>
            </w:r>
          </w:p>
          <w:p w:rsidR="00C81BCF" w:rsidRPr="00C81BCF" w:rsidRDefault="00C81BCF" w:rsidP="00C81BCF">
            <w:pPr>
              <w:pStyle w:val="VersandformundAdresse"/>
              <w:rPr>
                <w:rFonts w:cs="Arial"/>
                <w:u w:val="single"/>
                <w:lang w:val="de-DE"/>
              </w:rPr>
            </w:pPr>
            <w:r w:rsidRPr="00C81BCF">
              <w:rPr>
                <w:rFonts w:cs="Arial"/>
                <w:lang w:val="de-DE"/>
              </w:rPr>
              <w:t>Amt für das Lehrpersonal</w:t>
            </w:r>
          </w:p>
          <w:p w:rsidR="00C81BCF" w:rsidRPr="000D156D" w:rsidRDefault="00C81BCF" w:rsidP="00C81BCF">
            <w:pPr>
              <w:pStyle w:val="VersandformundAdresse"/>
              <w:rPr>
                <w:rFonts w:cs="Arial"/>
                <w:color w:val="3366FF"/>
                <w:u w:val="single"/>
                <w:lang w:val="de-DE"/>
              </w:rPr>
            </w:pPr>
            <w:r w:rsidRPr="000D156D">
              <w:rPr>
                <w:rFonts w:cs="Arial"/>
                <w:color w:val="3366FF"/>
                <w:u w:val="single"/>
                <w:lang w:val="de-DE"/>
              </w:rPr>
              <w:t>bildungsverwaltung@provinz.bz.it</w:t>
            </w:r>
          </w:p>
          <w:p w:rsidR="0099451D" w:rsidRPr="00C81BCF" w:rsidRDefault="0099451D" w:rsidP="00112839">
            <w:pPr>
              <w:tabs>
                <w:tab w:val="left" w:pos="7560"/>
              </w:tabs>
              <w:spacing w:line="360" w:lineRule="auto"/>
              <w:rPr>
                <w:i/>
                <w:lang w:val="de-DE"/>
              </w:rPr>
            </w:pPr>
          </w:p>
        </w:tc>
      </w:tr>
      <w:tr w:rsidR="0099451D" w:rsidRPr="00770135" w:rsidTr="00112839">
        <w:trPr>
          <w:cantSplit/>
        </w:trPr>
        <w:tc>
          <w:tcPr>
            <w:tcW w:w="4139" w:type="dxa"/>
          </w:tcPr>
          <w:p w:rsidR="0099451D" w:rsidRPr="00A83E80" w:rsidRDefault="0099451D" w:rsidP="00112839">
            <w:pPr>
              <w:spacing w:line="200" w:lineRule="exact"/>
              <w:rPr>
                <w:sz w:val="16"/>
                <w:lang w:val="de-DE"/>
              </w:rPr>
            </w:pPr>
          </w:p>
        </w:tc>
        <w:tc>
          <w:tcPr>
            <w:tcW w:w="1361" w:type="dxa"/>
          </w:tcPr>
          <w:p w:rsidR="0099451D" w:rsidRPr="00770135" w:rsidRDefault="0099451D" w:rsidP="00112839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139" w:type="dxa"/>
            <w:vMerge/>
          </w:tcPr>
          <w:p w:rsidR="0099451D" w:rsidRPr="00770135" w:rsidRDefault="0099451D" w:rsidP="00112839">
            <w:pPr>
              <w:pStyle w:val="VersandformundAdresse"/>
              <w:rPr>
                <w:lang w:val="de-DE"/>
              </w:rPr>
            </w:pPr>
          </w:p>
        </w:tc>
      </w:tr>
      <w:tr w:rsidR="0099451D" w:rsidRPr="00342DAD" w:rsidTr="00112839">
        <w:trPr>
          <w:cantSplit/>
          <w:hidden/>
        </w:trPr>
        <w:tc>
          <w:tcPr>
            <w:tcW w:w="4139" w:type="dxa"/>
          </w:tcPr>
          <w:p w:rsidR="0099451D" w:rsidRPr="00497F29" w:rsidRDefault="0099451D" w:rsidP="0099451D">
            <w:pPr>
              <w:tabs>
                <w:tab w:val="left" w:pos="7560"/>
              </w:tabs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vanish/>
                <w:color w:val="339966"/>
                <w:sz w:val="20"/>
                <w:szCs w:val="20"/>
                <w:lang w:val="de-DE"/>
              </w:rPr>
              <w:t>Hier Ort und Datum anführen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statusText w:type="text" w:val="Hier Ort und Datum anführen.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statusText w:type="text" w:val="Hier Ort und Datum anführen.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</w:p>
          <w:p w:rsidR="0099451D" w:rsidRPr="003D7AF1" w:rsidRDefault="0099451D" w:rsidP="00112839">
            <w:pPr>
              <w:pStyle w:val="DatumOrt"/>
              <w:rPr>
                <w:lang w:val="de-DE"/>
              </w:rPr>
            </w:pPr>
          </w:p>
        </w:tc>
        <w:tc>
          <w:tcPr>
            <w:tcW w:w="1361" w:type="dxa"/>
          </w:tcPr>
          <w:p w:rsidR="0099451D" w:rsidRPr="003D7AF1" w:rsidRDefault="0099451D" w:rsidP="00112839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139" w:type="dxa"/>
            <w:vMerge/>
          </w:tcPr>
          <w:p w:rsidR="0099451D" w:rsidRPr="003D7AF1" w:rsidRDefault="0099451D" w:rsidP="00112839">
            <w:pPr>
              <w:pStyle w:val="VersandformundAdresse"/>
              <w:rPr>
                <w:lang w:val="de-DE"/>
              </w:rPr>
            </w:pPr>
          </w:p>
        </w:tc>
      </w:tr>
      <w:tr w:rsidR="0099451D" w:rsidRPr="00342DAD" w:rsidTr="00112839">
        <w:trPr>
          <w:cantSplit/>
        </w:trPr>
        <w:tc>
          <w:tcPr>
            <w:tcW w:w="4139" w:type="dxa"/>
          </w:tcPr>
          <w:p w:rsidR="0099451D" w:rsidRPr="003D7AF1" w:rsidRDefault="0099451D" w:rsidP="00112839">
            <w:pPr>
              <w:spacing w:line="240" w:lineRule="exact"/>
              <w:rPr>
                <w:sz w:val="16"/>
                <w:lang w:val="de-DE"/>
              </w:rPr>
            </w:pPr>
          </w:p>
        </w:tc>
        <w:tc>
          <w:tcPr>
            <w:tcW w:w="1361" w:type="dxa"/>
          </w:tcPr>
          <w:p w:rsidR="0099451D" w:rsidRPr="003D7AF1" w:rsidRDefault="0099451D" w:rsidP="00112839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139" w:type="dxa"/>
            <w:vMerge/>
          </w:tcPr>
          <w:p w:rsidR="0099451D" w:rsidRPr="003D7AF1" w:rsidRDefault="0099451D" w:rsidP="00112839">
            <w:pPr>
              <w:spacing w:line="240" w:lineRule="exact"/>
              <w:rPr>
                <w:lang w:val="de-DE"/>
              </w:rPr>
            </w:pPr>
          </w:p>
        </w:tc>
      </w:tr>
      <w:tr w:rsidR="0099451D" w:rsidRPr="00342DAD" w:rsidTr="00112839">
        <w:tc>
          <w:tcPr>
            <w:tcW w:w="9639" w:type="dxa"/>
            <w:gridSpan w:val="3"/>
          </w:tcPr>
          <w:p w:rsidR="0099451D" w:rsidRDefault="0099451D" w:rsidP="00112839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99451D" w:rsidRPr="00342DAD" w:rsidTr="00112839">
        <w:tc>
          <w:tcPr>
            <w:tcW w:w="9639" w:type="dxa"/>
            <w:gridSpan w:val="3"/>
          </w:tcPr>
          <w:p w:rsidR="0099451D" w:rsidRDefault="0099451D" w:rsidP="0099451D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99451D" w:rsidRDefault="0099451D" w:rsidP="0099451D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99451D" w:rsidRPr="00122C01" w:rsidRDefault="0099451D" w:rsidP="0099451D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Bewertung</w:t>
            </w:r>
            <w:r w:rsidRPr="00122C01">
              <w:rPr>
                <w:rFonts w:ascii="Arial" w:hAnsi="Arial" w:cs="Arial"/>
                <w:b/>
                <w:sz w:val="20"/>
                <w:szCs w:val="20"/>
                <w:lang w:val="de-DE"/>
              </w:rPr>
              <w:t xml:space="preserve"> über das </w:t>
            </w: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Berufsbildungs- und Probejahr</w:t>
            </w:r>
            <w:r w:rsidRPr="00122C01">
              <w:rPr>
                <w:rFonts w:ascii="Arial" w:hAnsi="Arial" w:cs="Arial"/>
                <w:b/>
                <w:sz w:val="20"/>
                <w:szCs w:val="20"/>
                <w:lang w:val="de-DE"/>
              </w:rPr>
              <w:t xml:space="preserve"> </w:t>
            </w:r>
            <w:r w:rsidR="00342DAD">
              <w:rPr>
                <w:rFonts w:ascii="Arial" w:hAnsi="Arial" w:cs="Arial"/>
                <w:b/>
                <w:sz w:val="20"/>
                <w:szCs w:val="20"/>
                <w:lang w:val="de-DE"/>
              </w:rPr>
              <w:t>der</w:t>
            </w:r>
            <w:r w:rsidR="00A5009F" w:rsidRPr="009A088F">
              <w:rPr>
                <w:rFonts w:ascii="Arial" w:hAnsi="Arial" w:cs="Arial"/>
                <w:b/>
                <w:sz w:val="20"/>
                <w:szCs w:val="20"/>
                <w:lang w:val="de-DE"/>
              </w:rPr>
              <w:t xml:space="preserve"> Lehrpersonen mit Sporttrainingsaufgaben</w:t>
            </w:r>
          </w:p>
          <w:p w:rsidR="0099451D" w:rsidRDefault="0099451D" w:rsidP="00112839">
            <w:pPr>
              <w:pStyle w:val="ThemadesSchreibens"/>
              <w:rPr>
                <w:noProof w:val="0"/>
                <w:lang w:val="de-DE"/>
              </w:rPr>
            </w:pPr>
            <w:bookmarkStart w:id="0" w:name="_GoBack"/>
            <w:bookmarkEnd w:id="0"/>
          </w:p>
        </w:tc>
      </w:tr>
      <w:tr w:rsidR="0099451D" w:rsidRPr="00342DAD" w:rsidTr="00112839">
        <w:tc>
          <w:tcPr>
            <w:tcW w:w="9639" w:type="dxa"/>
            <w:gridSpan w:val="3"/>
          </w:tcPr>
          <w:p w:rsidR="009A088F" w:rsidRDefault="0099451D" w:rsidP="0099451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A5009F">
              <w:rPr>
                <w:rFonts w:ascii="Arial" w:hAnsi="Arial" w:cs="Arial"/>
                <w:sz w:val="20"/>
                <w:szCs w:val="20"/>
                <w:lang w:val="de-DE"/>
              </w:rPr>
              <w:t xml:space="preserve">Die </w:t>
            </w:r>
            <w:r w:rsidRPr="00D12EB7">
              <w:rPr>
                <w:rFonts w:ascii="Arial" w:hAnsi="Arial" w:cs="Arial"/>
                <w:sz w:val="20"/>
                <w:szCs w:val="20"/>
                <w:lang w:val="de-DE"/>
              </w:rPr>
              <w:t>Lehrperson</w:t>
            </w:r>
            <w:r w:rsidR="00A5009F" w:rsidRPr="00D12EB7">
              <w:rPr>
                <w:rFonts w:ascii="Arial" w:hAnsi="Arial" w:cs="Arial"/>
                <w:sz w:val="20"/>
                <w:szCs w:val="20"/>
                <w:lang w:val="de-DE"/>
              </w:rPr>
              <w:t xml:space="preserve"> mit Sporttrainingsaufgaben an deutschsprachigen Oberschulen</w:t>
            </w:r>
            <w:r w:rsidRPr="004D7FD5">
              <w:rPr>
                <w:rFonts w:ascii="Arial" w:hAnsi="Arial" w:cs="Arial"/>
                <w:b/>
                <w:sz w:val="20"/>
                <w:szCs w:val="20"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</w: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fldChar w:fldCharType="end"/>
            </w:r>
            <w:bookmarkEnd w:id="1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, geboren am 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, hat mit Wirkung ab </w:t>
            </w:r>
            <w:bookmarkStart w:id="2" w:name="Text2"/>
            <w:r w:rsidR="00D12EB7">
              <w:rPr>
                <w:rFonts w:ascii="Arial" w:hAnsi="Arial" w:cs="Arial"/>
                <w:sz w:val="20"/>
                <w:szCs w:val="20"/>
                <w:lang w:val="de-DE"/>
              </w:rPr>
              <w:t>01.09.2018</w:t>
            </w:r>
            <w:bookmarkEnd w:id="2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mit </w:t>
            </w:r>
            <w:r w:rsidR="009A088F">
              <w:rPr>
                <w:rFonts w:ascii="Arial" w:hAnsi="Arial" w:cs="Arial"/>
                <w:sz w:val="20"/>
                <w:szCs w:val="20"/>
                <w:lang w:val="de-DE"/>
              </w:rPr>
              <w:t>der Landesschuldirektorin</w:t>
            </w:r>
            <w:r w:rsidR="00CA118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einen unbefristeten Arbeitsvertrag   abgeschlossen und im Schuljahr </w:t>
            </w:r>
            <w:bookmarkStart w:id="3" w:name="Text4"/>
            <w:r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bookmarkEnd w:id="3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das Berufsbildungs- und Probejahr abgeleistet. </w:t>
            </w:r>
          </w:p>
          <w:p w:rsidR="0099451D" w:rsidRDefault="0099451D" w:rsidP="0099451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Es wurden </w:t>
            </w:r>
            <w:r w:rsidRPr="009A088F">
              <w:rPr>
                <w:rFonts w:ascii="Arial" w:hAnsi="Arial" w:cs="Arial"/>
                <w:b/>
                <w:sz w:val="20"/>
                <w:szCs w:val="20"/>
                <w:lang w:val="de-DE"/>
              </w:rPr>
              <w:t>180 Tage effektiver Dienst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geleistet, welcher 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bookmarkEnd w:id="4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Tage</w:t>
            </w:r>
            <w:r w:rsidR="00786B5F">
              <w:rPr>
                <w:rStyle w:val="Funotenzeichen"/>
                <w:rFonts w:ascii="Arial" w:hAnsi="Arial" w:cs="Arial"/>
                <w:sz w:val="20"/>
                <w:szCs w:val="20"/>
                <w:lang w:val="de-DE"/>
              </w:rPr>
              <w:footnoteReference w:id="1"/>
            </w:r>
            <w:r w:rsidR="00786B5F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Pr="009A088F">
              <w:rPr>
                <w:rFonts w:ascii="Arial" w:hAnsi="Arial" w:cs="Arial"/>
                <w:b/>
                <w:sz w:val="20"/>
                <w:szCs w:val="20"/>
                <w:lang w:val="de-DE"/>
              </w:rPr>
              <w:t>T</w:t>
            </w:r>
            <w:r w:rsidR="009A088F">
              <w:rPr>
                <w:rFonts w:ascii="Arial" w:hAnsi="Arial" w:cs="Arial"/>
                <w:b/>
                <w:sz w:val="20"/>
                <w:szCs w:val="20"/>
                <w:lang w:val="de-DE"/>
              </w:rPr>
              <w:t>rainingst</w:t>
            </w:r>
            <w:r w:rsidRPr="009A088F">
              <w:rPr>
                <w:rFonts w:ascii="Arial" w:hAnsi="Arial" w:cs="Arial"/>
                <w:b/>
                <w:sz w:val="20"/>
                <w:szCs w:val="20"/>
                <w:lang w:val="de-DE"/>
              </w:rPr>
              <w:t>ätigkeit</w:t>
            </w:r>
            <w:r w:rsidR="009A088F">
              <w:rPr>
                <w:rFonts w:ascii="Arial" w:hAnsi="Arial" w:cs="Arial"/>
                <w:b/>
                <w:sz w:val="20"/>
                <w:szCs w:val="20"/>
                <w:lang w:val="de-DE"/>
              </w:rPr>
              <w:t>en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beinhaltet.</w:t>
            </w:r>
          </w:p>
          <w:p w:rsidR="0099451D" w:rsidRDefault="009A088F" w:rsidP="0099451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</w:t>
            </w:r>
            <w:r w:rsidR="0099451D">
              <w:rPr>
                <w:rFonts w:ascii="Arial" w:hAnsi="Arial" w:cs="Arial"/>
                <w:sz w:val="20"/>
                <w:szCs w:val="20"/>
                <w:lang w:val="de-DE"/>
              </w:rPr>
              <w:t xml:space="preserve">as Portfolio der beruflichen Entwicklung wurde ordnungsgemäß eingereicht. </w:t>
            </w:r>
          </w:p>
          <w:p w:rsidR="00C47B4E" w:rsidRDefault="00C47B4E" w:rsidP="0099451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99451D" w:rsidRDefault="0099451D" w:rsidP="0099451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Das Dienstbewertungskomitee hat in der Sitzung vom 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ein 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positives"/>
                    <w:listEntry w:val="negatives"/>
                  </w:ddList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instrText xml:space="preserve"> FORMDROPDOWN </w:instrText>
            </w:r>
            <w:r w:rsidR="00342DAD">
              <w:rPr>
                <w:rFonts w:ascii="Arial" w:hAnsi="Arial" w:cs="Arial"/>
                <w:sz w:val="20"/>
                <w:szCs w:val="20"/>
                <w:lang w:val="de-DE"/>
              </w:rPr>
            </w:r>
            <w:r w:rsidR="00342DAD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Gutachten abgegeben und schlägt vor, die Lehrperson in der Stammrolle zu bestätigen.</w:t>
            </w:r>
          </w:p>
          <w:p w:rsidR="0099451D" w:rsidRDefault="0099451D" w:rsidP="00112839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99451D" w:rsidRPr="00C102B3" w:rsidTr="00112839">
        <w:tc>
          <w:tcPr>
            <w:tcW w:w="9639" w:type="dxa"/>
            <w:gridSpan w:val="3"/>
          </w:tcPr>
          <w:p w:rsidR="0099451D" w:rsidRDefault="0099451D" w:rsidP="0099451D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C808A0">
              <w:rPr>
                <w:rFonts w:ascii="Arial" w:hAnsi="Arial" w:cs="Arial"/>
                <w:b/>
                <w:sz w:val="20"/>
                <w:szCs w:val="20"/>
                <w:lang w:val="de-DE"/>
              </w:rPr>
              <w:t xml:space="preserve">Bewertung der </w:t>
            </w: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 xml:space="preserve">Lehrperson durch die </w:t>
            </w:r>
            <w:r w:rsidRPr="00C808A0">
              <w:rPr>
                <w:rFonts w:ascii="Arial" w:hAnsi="Arial" w:cs="Arial"/>
                <w:b/>
                <w:sz w:val="20"/>
                <w:szCs w:val="20"/>
                <w:lang w:val="de-DE"/>
              </w:rPr>
              <w:t>Schulführungskraft</w:t>
            </w:r>
          </w:p>
          <w:p w:rsidR="0099451D" w:rsidRDefault="0099451D" w:rsidP="0099451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vanish/>
                <w:color w:val="339966"/>
                <w:sz w:val="20"/>
                <w:szCs w:val="20"/>
                <w:lang w:val="de-DE"/>
              </w:rPr>
              <w:t>Nachstehend die</w:t>
            </w:r>
            <w:r w:rsidRPr="00A4208C">
              <w:rPr>
                <w:rFonts w:ascii="Arial" w:hAnsi="Arial" w:cs="Arial"/>
                <w:vanish/>
                <w:color w:val="339966"/>
                <w:sz w:val="20"/>
                <w:szCs w:val="20"/>
                <w:lang w:val="de-DE"/>
              </w:rPr>
              <w:t xml:space="preserve"> Bewertun</w:t>
            </w:r>
            <w:r>
              <w:rPr>
                <w:rFonts w:ascii="Arial" w:hAnsi="Arial" w:cs="Arial"/>
                <w:vanish/>
                <w:color w:val="339966"/>
                <w:sz w:val="20"/>
                <w:szCs w:val="20"/>
                <w:lang w:val="de-DE"/>
              </w:rPr>
              <w:t>g anführen.</w:t>
            </w:r>
            <w:r w:rsidRPr="00CE5782">
              <w:rPr>
                <w:rFonts w:ascii="Arial" w:hAnsi="Arial" w:cs="Arial"/>
                <w:b/>
                <w:sz w:val="20"/>
                <w:szCs w:val="20"/>
                <w:lang w:val="de-DE"/>
              </w:rPr>
              <w:t xml:space="preserve"> </w:t>
            </w:r>
          </w:p>
          <w:p w:rsidR="0099451D" w:rsidRDefault="0099451D" w:rsidP="0099451D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</w: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fldChar w:fldCharType="end"/>
            </w:r>
          </w:p>
          <w:p w:rsidR="0099451D" w:rsidRDefault="0099451D" w:rsidP="00112839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99451D" w:rsidRPr="00342DAD" w:rsidTr="00112839">
        <w:tc>
          <w:tcPr>
            <w:tcW w:w="9639" w:type="dxa"/>
            <w:gridSpan w:val="3"/>
          </w:tcPr>
          <w:p w:rsidR="0099451D" w:rsidRDefault="0099451D" w:rsidP="0099451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Dies vorausgeschickt wird das Berufsbildungs- und Probejahr der Lehrperson </w:t>
            </w:r>
            <w:r w:rsidRPr="004D7FD5">
              <w:rPr>
                <w:rFonts w:ascii="Arial" w:hAnsi="Arial" w:cs="Arial"/>
                <w:b/>
                <w:sz w:val="20"/>
                <w:szCs w:val="20"/>
                <w:u w:val="single"/>
                <w:lang w:val="de-DE"/>
              </w:rPr>
              <w:t>positiv bewertet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und die Bestätigung des unbefristeten Arbeitsvertrages befürwortet.</w:t>
            </w:r>
          </w:p>
          <w:p w:rsidR="0099451D" w:rsidRDefault="0099451D" w:rsidP="00112839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99451D" w:rsidRPr="00342DAD" w:rsidTr="00112839">
        <w:tc>
          <w:tcPr>
            <w:tcW w:w="9639" w:type="dxa"/>
            <w:gridSpan w:val="3"/>
          </w:tcPr>
          <w:p w:rsidR="0099451D" w:rsidRDefault="0099451D" w:rsidP="00112839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99451D" w:rsidRPr="00342DAD" w:rsidTr="00112839">
        <w:tc>
          <w:tcPr>
            <w:tcW w:w="9639" w:type="dxa"/>
            <w:gridSpan w:val="3"/>
          </w:tcPr>
          <w:p w:rsidR="0099451D" w:rsidRPr="00DD0E54" w:rsidRDefault="0099451D" w:rsidP="00112839">
            <w:pPr>
              <w:pStyle w:val="DeutscherText"/>
              <w:rPr>
                <w:noProof w:val="0"/>
                <w:sz w:val="18"/>
                <w:szCs w:val="18"/>
                <w:lang w:val="de-DE"/>
              </w:rPr>
            </w:pPr>
          </w:p>
        </w:tc>
      </w:tr>
      <w:tr w:rsidR="0099451D" w:rsidRPr="00342DAD" w:rsidTr="00112839">
        <w:tc>
          <w:tcPr>
            <w:tcW w:w="9639" w:type="dxa"/>
            <w:gridSpan w:val="3"/>
          </w:tcPr>
          <w:p w:rsidR="0099451D" w:rsidRDefault="0099451D" w:rsidP="00112839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99451D" w:rsidRPr="00C102B3" w:rsidTr="00112839">
        <w:tc>
          <w:tcPr>
            <w:tcW w:w="9639" w:type="dxa"/>
            <w:gridSpan w:val="3"/>
          </w:tcPr>
          <w:p w:rsidR="0099451D" w:rsidRPr="0099451D" w:rsidRDefault="0099451D" w:rsidP="00112839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9451D">
              <w:rPr>
                <w:rFonts w:ascii="Arial" w:hAnsi="Arial" w:cs="Arial"/>
                <w:sz w:val="20"/>
                <w:szCs w:val="20"/>
                <w:lang w:val="de-DE"/>
              </w:rPr>
              <w:t>Die Schulführungskraft</w:t>
            </w:r>
          </w:p>
          <w:p w:rsidR="0099451D" w:rsidRPr="0099451D" w:rsidRDefault="0099451D" w:rsidP="00112839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99451D" w:rsidRPr="0099451D" w:rsidRDefault="0099451D" w:rsidP="00112839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9451D">
              <w:rPr>
                <w:rFonts w:ascii="Arial" w:hAnsi="Arial" w:cs="Arial"/>
                <w:vanish/>
                <w:color w:val="339966"/>
                <w:sz w:val="20"/>
                <w:szCs w:val="20"/>
                <w:lang w:val="de-DE"/>
              </w:rPr>
              <w:t xml:space="preserve">Hier Vor- und Nachname der Schulführungskraft anführen </w:t>
            </w:r>
            <w:r w:rsidRPr="0099451D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99451D">
              <w:rPr>
                <w:rFonts w:ascii="Arial" w:hAnsi="Arial" w:cs="Arial"/>
                <w:sz w:val="20"/>
                <w:szCs w:val="20"/>
                <w:lang w:val="de-DE"/>
              </w:rPr>
              <w:instrText xml:space="preserve"> FORMTEXT </w:instrText>
            </w:r>
            <w:r w:rsidRPr="0099451D">
              <w:rPr>
                <w:rFonts w:ascii="Arial" w:hAnsi="Arial" w:cs="Arial"/>
                <w:sz w:val="20"/>
                <w:szCs w:val="20"/>
                <w:lang w:val="de-DE"/>
              </w:rPr>
            </w:r>
            <w:r w:rsidRPr="0099451D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Pr="0099451D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99451D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99451D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99451D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99451D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99451D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r w:rsidRPr="0099451D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Pr="0099451D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99451D">
              <w:rPr>
                <w:rFonts w:ascii="Arial" w:hAnsi="Arial" w:cs="Arial"/>
                <w:sz w:val="20"/>
                <w:szCs w:val="20"/>
                <w:lang w:val="de-DE"/>
              </w:rPr>
              <w:instrText xml:space="preserve"> FORMTEXT </w:instrText>
            </w:r>
            <w:r w:rsidRPr="0099451D">
              <w:rPr>
                <w:rFonts w:ascii="Arial" w:hAnsi="Arial" w:cs="Arial"/>
                <w:sz w:val="20"/>
                <w:szCs w:val="20"/>
                <w:lang w:val="de-DE"/>
              </w:rPr>
            </w:r>
            <w:r w:rsidRPr="0099451D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Pr="0099451D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99451D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99451D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99451D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99451D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99451D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</w:p>
          <w:p w:rsidR="0099451D" w:rsidRPr="0099451D" w:rsidRDefault="0099451D" w:rsidP="00112839">
            <w:pPr>
              <w:spacing w:line="360" w:lineRule="auto"/>
              <w:jc w:val="righ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26D6B">
              <w:rPr>
                <w:rFonts w:ascii="Arial" w:hAnsi="Arial" w:cs="Arial"/>
                <w:i/>
                <w:sz w:val="18"/>
                <w:szCs w:val="18"/>
                <w:lang w:val="de-DE"/>
              </w:rPr>
              <w:t>(</w:t>
            </w:r>
            <w:r w:rsidRPr="0099451D">
              <w:rPr>
                <w:rFonts w:ascii="Arial" w:hAnsi="Arial" w:cs="Arial"/>
                <w:i/>
                <w:sz w:val="18"/>
                <w:szCs w:val="18"/>
                <w:lang w:val="de-DE"/>
              </w:rPr>
              <w:t>mit digitaler Unterschrift unterzeichnet</w:t>
            </w:r>
            <w:r w:rsidRPr="0099451D">
              <w:rPr>
                <w:rFonts w:ascii="Arial" w:hAnsi="Arial" w:cs="Arial"/>
                <w:sz w:val="18"/>
                <w:szCs w:val="18"/>
                <w:lang w:val="de-DE"/>
              </w:rPr>
              <w:t>)</w:t>
            </w:r>
          </w:p>
          <w:p w:rsidR="0099451D" w:rsidRDefault="0099451D" w:rsidP="00112839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602B4F" w:rsidRPr="00C102B3" w:rsidTr="00112839">
        <w:tc>
          <w:tcPr>
            <w:tcW w:w="9639" w:type="dxa"/>
            <w:gridSpan w:val="3"/>
          </w:tcPr>
          <w:p w:rsidR="00602B4F" w:rsidRPr="0099451D" w:rsidRDefault="00602B4F" w:rsidP="00112839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602B4F" w:rsidRPr="00C102B3" w:rsidTr="00112839">
        <w:tc>
          <w:tcPr>
            <w:tcW w:w="9639" w:type="dxa"/>
            <w:gridSpan w:val="3"/>
          </w:tcPr>
          <w:p w:rsidR="00602B4F" w:rsidRPr="0099451D" w:rsidRDefault="00602B4F" w:rsidP="00112839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</w:tbl>
    <w:p w:rsidR="008B2322" w:rsidRDefault="00602B4F" w:rsidP="00CF799C">
      <w:pPr>
        <w:spacing w:line="360" w:lineRule="auto"/>
        <w:rPr>
          <w:rFonts w:ascii="Arial" w:hAnsi="Arial" w:cs="Arial"/>
          <w:sz w:val="20"/>
          <w:szCs w:val="20"/>
          <w:lang w:val="de-DE"/>
        </w:rPr>
      </w:pPr>
      <w:r w:rsidRPr="00602B4F">
        <w:rPr>
          <w:rFonts w:ascii="Arial" w:hAnsi="Arial" w:cs="Arial"/>
          <w:sz w:val="20"/>
          <w:szCs w:val="20"/>
          <w:vertAlign w:val="superscript"/>
          <w:lang w:val="de-DE"/>
        </w:rPr>
        <w:t>1)</w:t>
      </w:r>
      <w:r w:rsidRPr="00602B4F">
        <w:rPr>
          <w:rFonts w:ascii="Arial" w:hAnsi="Arial" w:cs="Arial"/>
          <w:sz w:val="20"/>
          <w:szCs w:val="20"/>
          <w:lang w:val="de-DE"/>
        </w:rPr>
        <w:t xml:space="preserve"> 120 Tage bei Vollzeitverhältnis, bei Teilzeitverhältnis proportional reduziert!</w:t>
      </w:r>
    </w:p>
    <w:sectPr w:rsidR="008B2322" w:rsidSect="009A4FD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/>
      <w:pgMar w:top="1417" w:right="1134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40EF" w:rsidRDefault="00DD40EF">
      <w:r>
        <w:separator/>
      </w:r>
    </w:p>
  </w:endnote>
  <w:endnote w:type="continuationSeparator" w:id="0">
    <w:p w:rsidR="00DD40EF" w:rsidRDefault="00DD4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68AD" w:rsidRDefault="003A68A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68AD" w:rsidRDefault="003A68A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68AD" w:rsidRDefault="003A68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40EF" w:rsidRPr="00786B5F" w:rsidRDefault="00DD40EF" w:rsidP="00786B5F">
      <w:pPr>
        <w:pStyle w:val="Fuzeile"/>
      </w:pPr>
    </w:p>
  </w:footnote>
  <w:footnote w:type="continuationSeparator" w:id="0">
    <w:p w:rsidR="00DD40EF" w:rsidRDefault="00DD40EF">
      <w:r>
        <w:continuationSeparator/>
      </w:r>
    </w:p>
  </w:footnote>
  <w:footnote w:id="1">
    <w:p w:rsidR="00786B5F" w:rsidRPr="00FD4421" w:rsidRDefault="00786B5F" w:rsidP="00FD4421">
      <w:pPr>
        <w:pStyle w:val="Funotentext"/>
        <w:rPr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68AD" w:rsidRDefault="003A68A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2D78" w:rsidRPr="00536C50" w:rsidRDefault="00792D78" w:rsidP="00D96D00">
    <w:pPr>
      <w:pStyle w:val="Kopfzeile"/>
      <w:jc w:val="right"/>
      <w:rPr>
        <w:rFonts w:ascii="Arial" w:hAnsi="Arial" w:cs="Arial"/>
        <w:sz w:val="16"/>
        <w:szCs w:val="16"/>
        <w:lang w:val="de-DE"/>
      </w:rPr>
    </w:pPr>
    <w:r w:rsidRPr="00536C50">
      <w:rPr>
        <w:rFonts w:ascii="Arial" w:hAnsi="Arial" w:cs="Arial"/>
        <w:sz w:val="16"/>
        <w:szCs w:val="16"/>
        <w:lang w:val="de-DE"/>
      </w:rPr>
      <w:t xml:space="preserve">Anlage </w:t>
    </w:r>
    <w:r w:rsidR="005D1D7C">
      <w:rPr>
        <w:rFonts w:ascii="Arial" w:hAnsi="Arial" w:cs="Arial"/>
        <w:sz w:val="16"/>
        <w:szCs w:val="16"/>
        <w:lang w:val="de-DE"/>
      </w:rPr>
      <w:t>B</w:t>
    </w:r>
    <w:r>
      <w:rPr>
        <w:rFonts w:ascii="Arial" w:hAnsi="Arial" w:cs="Arial"/>
        <w:sz w:val="16"/>
        <w:szCs w:val="16"/>
        <w:lang w:val="de-DE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68AD" w:rsidRDefault="003A68AD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4F05"/>
    <w:rsid w:val="000129F1"/>
    <w:rsid w:val="00012A86"/>
    <w:rsid w:val="00074F49"/>
    <w:rsid w:val="000802B8"/>
    <w:rsid w:val="000854FB"/>
    <w:rsid w:val="0009544A"/>
    <w:rsid w:val="000C2EE5"/>
    <w:rsid w:val="000F4BE9"/>
    <w:rsid w:val="00112839"/>
    <w:rsid w:val="00122C01"/>
    <w:rsid w:val="00132BEA"/>
    <w:rsid w:val="00153555"/>
    <w:rsid w:val="00156CBD"/>
    <w:rsid w:val="001844D1"/>
    <w:rsid w:val="001A3294"/>
    <w:rsid w:val="001A540B"/>
    <w:rsid w:val="001B1C33"/>
    <w:rsid w:val="001C5697"/>
    <w:rsid w:val="001F330F"/>
    <w:rsid w:val="00202153"/>
    <w:rsid w:val="00215C50"/>
    <w:rsid w:val="0024154F"/>
    <w:rsid w:val="00262069"/>
    <w:rsid w:val="00272A53"/>
    <w:rsid w:val="002809D0"/>
    <w:rsid w:val="00282F4C"/>
    <w:rsid w:val="002C62DB"/>
    <w:rsid w:val="00301CE8"/>
    <w:rsid w:val="0031529E"/>
    <w:rsid w:val="003322CD"/>
    <w:rsid w:val="00342DAD"/>
    <w:rsid w:val="00346FE9"/>
    <w:rsid w:val="00352C48"/>
    <w:rsid w:val="00353DB8"/>
    <w:rsid w:val="003608CF"/>
    <w:rsid w:val="003701CE"/>
    <w:rsid w:val="003801B8"/>
    <w:rsid w:val="0038131F"/>
    <w:rsid w:val="003A267F"/>
    <w:rsid w:val="003A68AD"/>
    <w:rsid w:val="003B7016"/>
    <w:rsid w:val="003C50AE"/>
    <w:rsid w:val="003F35D8"/>
    <w:rsid w:val="003F6E29"/>
    <w:rsid w:val="00404551"/>
    <w:rsid w:val="004558F2"/>
    <w:rsid w:val="00465E87"/>
    <w:rsid w:val="004751D0"/>
    <w:rsid w:val="00497050"/>
    <w:rsid w:val="00497F29"/>
    <w:rsid w:val="004B650A"/>
    <w:rsid w:val="004C2AFF"/>
    <w:rsid w:val="004D7FD5"/>
    <w:rsid w:val="00503212"/>
    <w:rsid w:val="00523791"/>
    <w:rsid w:val="00536C50"/>
    <w:rsid w:val="00543162"/>
    <w:rsid w:val="00596F4A"/>
    <w:rsid w:val="005B2933"/>
    <w:rsid w:val="005D1D7C"/>
    <w:rsid w:val="005D4C17"/>
    <w:rsid w:val="005F567B"/>
    <w:rsid w:val="00601CC9"/>
    <w:rsid w:val="00602B4F"/>
    <w:rsid w:val="00631216"/>
    <w:rsid w:val="0065119B"/>
    <w:rsid w:val="00696BBE"/>
    <w:rsid w:val="006B4863"/>
    <w:rsid w:val="006C0478"/>
    <w:rsid w:val="006D19ED"/>
    <w:rsid w:val="006F473E"/>
    <w:rsid w:val="00726D6B"/>
    <w:rsid w:val="00770E67"/>
    <w:rsid w:val="00786B5F"/>
    <w:rsid w:val="00792D78"/>
    <w:rsid w:val="007C37A6"/>
    <w:rsid w:val="007F63D6"/>
    <w:rsid w:val="0082669F"/>
    <w:rsid w:val="00853024"/>
    <w:rsid w:val="00867EF7"/>
    <w:rsid w:val="008B2322"/>
    <w:rsid w:val="008B3DB4"/>
    <w:rsid w:val="00936197"/>
    <w:rsid w:val="00945926"/>
    <w:rsid w:val="0099037A"/>
    <w:rsid w:val="0099451D"/>
    <w:rsid w:val="009A088F"/>
    <w:rsid w:val="009A4FD7"/>
    <w:rsid w:val="009D536F"/>
    <w:rsid w:val="009E787C"/>
    <w:rsid w:val="00A409F1"/>
    <w:rsid w:val="00A4208C"/>
    <w:rsid w:val="00A5009F"/>
    <w:rsid w:val="00AB3B5D"/>
    <w:rsid w:val="00AD0A43"/>
    <w:rsid w:val="00AE07C2"/>
    <w:rsid w:val="00B047CC"/>
    <w:rsid w:val="00B30593"/>
    <w:rsid w:val="00B402D1"/>
    <w:rsid w:val="00B413D7"/>
    <w:rsid w:val="00B478AA"/>
    <w:rsid w:val="00B86BE4"/>
    <w:rsid w:val="00B9190F"/>
    <w:rsid w:val="00B97998"/>
    <w:rsid w:val="00BB5DFF"/>
    <w:rsid w:val="00C47B4E"/>
    <w:rsid w:val="00C56C18"/>
    <w:rsid w:val="00C601A1"/>
    <w:rsid w:val="00C6519D"/>
    <w:rsid w:val="00C77EB2"/>
    <w:rsid w:val="00C808A0"/>
    <w:rsid w:val="00C81BCF"/>
    <w:rsid w:val="00C96CA8"/>
    <w:rsid w:val="00CA118C"/>
    <w:rsid w:val="00CE0FCF"/>
    <w:rsid w:val="00CE5782"/>
    <w:rsid w:val="00CF799C"/>
    <w:rsid w:val="00D12EB7"/>
    <w:rsid w:val="00D21961"/>
    <w:rsid w:val="00D21D85"/>
    <w:rsid w:val="00D2649F"/>
    <w:rsid w:val="00D4156E"/>
    <w:rsid w:val="00D47CD6"/>
    <w:rsid w:val="00D942E3"/>
    <w:rsid w:val="00D96D00"/>
    <w:rsid w:val="00DD40EF"/>
    <w:rsid w:val="00DE00A2"/>
    <w:rsid w:val="00DE61E5"/>
    <w:rsid w:val="00E63EF4"/>
    <w:rsid w:val="00E71EC6"/>
    <w:rsid w:val="00E72B60"/>
    <w:rsid w:val="00EA0DEC"/>
    <w:rsid w:val="00EA4F05"/>
    <w:rsid w:val="00EB6AAD"/>
    <w:rsid w:val="00ED47AA"/>
    <w:rsid w:val="00EF3EE2"/>
    <w:rsid w:val="00F002BD"/>
    <w:rsid w:val="00F25125"/>
    <w:rsid w:val="00F32264"/>
    <w:rsid w:val="00F3386C"/>
    <w:rsid w:val="00F61D91"/>
    <w:rsid w:val="00FB1171"/>
    <w:rsid w:val="00FD4421"/>
    <w:rsid w:val="00FE1042"/>
    <w:rsid w:val="00FE560A"/>
    <w:rsid w:val="00FF2EED"/>
    <w:rsid w:val="00FF344E"/>
    <w:rsid w:val="00FF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858556"/>
  <w15:chartTrackingRefBased/>
  <w15:docId w15:val="{9CA0CA18-8F56-4631-A479-C1812C85B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99451D"/>
    <w:rPr>
      <w:sz w:val="24"/>
      <w:szCs w:val="24"/>
      <w:lang w:val="it-IT" w:eastAsia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8B232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rsid w:val="00D96D0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96D00"/>
    <w:pPr>
      <w:tabs>
        <w:tab w:val="center" w:pos="4536"/>
        <w:tab w:val="right" w:pos="9072"/>
      </w:tabs>
    </w:pPr>
  </w:style>
  <w:style w:type="character" w:styleId="Kommentarzeichen">
    <w:name w:val="annotation reference"/>
    <w:semiHidden/>
    <w:rsid w:val="00FF344E"/>
    <w:rPr>
      <w:sz w:val="16"/>
      <w:szCs w:val="16"/>
    </w:rPr>
  </w:style>
  <w:style w:type="paragraph" w:styleId="Kommentartext">
    <w:name w:val="annotation text"/>
    <w:basedOn w:val="Standard"/>
    <w:semiHidden/>
    <w:rsid w:val="00FF344E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FF344E"/>
    <w:rPr>
      <w:b/>
      <w:bCs/>
    </w:rPr>
  </w:style>
  <w:style w:type="paragraph" w:styleId="Funotentext">
    <w:name w:val="footnote text"/>
    <w:basedOn w:val="Standard"/>
    <w:semiHidden/>
    <w:rsid w:val="000854FB"/>
    <w:rPr>
      <w:sz w:val="20"/>
      <w:szCs w:val="20"/>
    </w:rPr>
  </w:style>
  <w:style w:type="character" w:styleId="Funotenzeichen">
    <w:name w:val="footnote reference"/>
    <w:semiHidden/>
    <w:rsid w:val="000854FB"/>
    <w:rPr>
      <w:vertAlign w:val="superscript"/>
    </w:rPr>
  </w:style>
  <w:style w:type="paragraph" w:customStyle="1" w:styleId="DeutscherText">
    <w:name w:val="Deutscher Text"/>
    <w:basedOn w:val="Standard"/>
    <w:rsid w:val="0099451D"/>
    <w:pPr>
      <w:spacing w:line="240" w:lineRule="exact"/>
      <w:jc w:val="both"/>
    </w:pPr>
    <w:rPr>
      <w:rFonts w:ascii="Arial" w:hAnsi="Arial"/>
      <w:noProof/>
      <w:sz w:val="20"/>
      <w:szCs w:val="20"/>
      <w:lang w:val="en-US" w:eastAsia="en-US"/>
    </w:rPr>
  </w:style>
  <w:style w:type="paragraph" w:customStyle="1" w:styleId="ThemadesSchreibens">
    <w:name w:val="Thema des Schreibens"/>
    <w:basedOn w:val="Standard"/>
    <w:rsid w:val="0099451D"/>
    <w:pPr>
      <w:spacing w:line="240" w:lineRule="exact"/>
      <w:jc w:val="both"/>
    </w:pPr>
    <w:rPr>
      <w:rFonts w:ascii="Arial" w:hAnsi="Arial"/>
      <w:b/>
      <w:noProof/>
      <w:sz w:val="20"/>
      <w:szCs w:val="20"/>
      <w:lang w:val="en-US" w:eastAsia="en-US"/>
    </w:rPr>
  </w:style>
  <w:style w:type="paragraph" w:customStyle="1" w:styleId="DatumOrt">
    <w:name w:val="Datum (Ort)"/>
    <w:basedOn w:val="Standard"/>
    <w:rsid w:val="0099451D"/>
    <w:pPr>
      <w:spacing w:line="220" w:lineRule="exact"/>
    </w:pPr>
    <w:rPr>
      <w:rFonts w:ascii="Arial" w:hAnsi="Arial"/>
      <w:noProof/>
      <w:sz w:val="16"/>
      <w:szCs w:val="20"/>
      <w:lang w:val="en-US" w:eastAsia="en-US"/>
    </w:rPr>
  </w:style>
  <w:style w:type="paragraph" w:customStyle="1" w:styleId="VersandformundAdresse">
    <w:name w:val="Versandform und Adresse"/>
    <w:basedOn w:val="Standard"/>
    <w:rsid w:val="0099451D"/>
    <w:pPr>
      <w:spacing w:line="240" w:lineRule="exact"/>
    </w:pPr>
    <w:rPr>
      <w:rFonts w:ascii="Arial" w:hAnsi="Arial"/>
      <w:noProof/>
      <w:sz w:val="20"/>
      <w:szCs w:val="20"/>
      <w:lang w:val="en-US" w:eastAsia="en-US"/>
    </w:rPr>
  </w:style>
  <w:style w:type="paragraph" w:customStyle="1" w:styleId="absatz">
    <w:name w:val="&gt; absatz"/>
    <w:basedOn w:val="Standard"/>
    <w:rsid w:val="0099451D"/>
    <w:pPr>
      <w:spacing w:before="320" w:line="300" w:lineRule="exact"/>
    </w:pPr>
    <w:rPr>
      <w:rFonts w:ascii="Verdana" w:hAnsi="Verdana"/>
      <w:sz w:val="18"/>
      <w:lang w:val="de-DE" w:eastAsia="de-DE"/>
    </w:rPr>
  </w:style>
  <w:style w:type="paragraph" w:styleId="Beschriftung">
    <w:name w:val="caption"/>
    <w:basedOn w:val="Standard"/>
    <w:next w:val="Standard"/>
    <w:qFormat/>
    <w:rsid w:val="00792D78"/>
    <w:rPr>
      <w:b/>
      <w:bCs/>
      <w:sz w:val="20"/>
      <w:szCs w:val="20"/>
    </w:rPr>
  </w:style>
  <w:style w:type="paragraph" w:styleId="Endnotentext">
    <w:name w:val="endnote text"/>
    <w:basedOn w:val="Standard"/>
    <w:semiHidden/>
    <w:rsid w:val="00786B5F"/>
    <w:rPr>
      <w:sz w:val="20"/>
      <w:szCs w:val="20"/>
    </w:rPr>
  </w:style>
  <w:style w:type="character" w:styleId="Endnotenzeichen">
    <w:name w:val="endnote reference"/>
    <w:semiHidden/>
    <w:rsid w:val="00786B5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3EAF51A1.dotm</Template>
  <TotalTime>0</TotalTime>
  <Pages>1</Pages>
  <Words>225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Schuldirektion ______________________</vt:lpstr>
    </vt:vector>
  </TitlesOfParts>
  <Company>prov.bz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Schuldirektion ______________________</dc:title>
  <dc:subject/>
  <dc:creator>Sabine Gruber</dc:creator>
  <cp:keywords/>
  <dc:description/>
  <cp:lastModifiedBy>Lamprecht, Sabine</cp:lastModifiedBy>
  <cp:revision>3</cp:revision>
  <cp:lastPrinted>2018-10-12T09:44:00Z</cp:lastPrinted>
  <dcterms:created xsi:type="dcterms:W3CDTF">2018-10-12T10:31:00Z</dcterms:created>
  <dcterms:modified xsi:type="dcterms:W3CDTF">2018-10-15T14:56:00Z</dcterms:modified>
</cp:coreProperties>
</file>