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964" w:rsidRDefault="00E31964" w:rsidP="00D12F29">
      <w:pPr>
        <w:pStyle w:val="BodyText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/>
          <w:color w:val="CC2C30"/>
          <w:sz w:val="24"/>
          <w:szCs w:val="24"/>
        </w:rPr>
        <w:t>M</w:t>
      </w:r>
      <w:r w:rsidRPr="00A14482">
        <w:rPr>
          <w:rFonts w:ascii="Verdana" w:hAnsi="Verdana"/>
          <w:color w:val="CC2C30"/>
          <w:sz w:val="24"/>
          <w:szCs w:val="24"/>
        </w:rPr>
        <w:t xml:space="preserve">eldung </w:t>
      </w:r>
      <w:r>
        <w:rPr>
          <w:rFonts w:ascii="Verdana" w:hAnsi="Verdana"/>
          <w:color w:val="CC2C30"/>
          <w:sz w:val="24"/>
          <w:szCs w:val="24"/>
        </w:rPr>
        <w:t xml:space="preserve">der Schule </w:t>
      </w:r>
      <w:r w:rsidRPr="00A14482">
        <w:rPr>
          <w:rFonts w:ascii="Verdana" w:hAnsi="Verdana"/>
          <w:color w:val="CC2C30"/>
          <w:sz w:val="24"/>
          <w:szCs w:val="24"/>
        </w:rPr>
        <w:t>zur</w:t>
      </w:r>
      <w:r w:rsidRPr="00A14482">
        <w:rPr>
          <w:rFonts w:ascii="Verdana" w:hAnsi="Verdana" w:cs="Arial"/>
          <w:color w:val="CC2C30"/>
          <w:sz w:val="24"/>
          <w:szCs w:val="24"/>
        </w:rPr>
        <w:t xml:space="preserve"> </w:t>
      </w:r>
      <w:r>
        <w:rPr>
          <w:rFonts w:ascii="Verdana" w:hAnsi="Verdana" w:cs="Arial"/>
          <w:color w:val="CC2C30"/>
          <w:sz w:val="24"/>
          <w:szCs w:val="24"/>
        </w:rPr>
        <w:t xml:space="preserve">Mathematik – Modellierungswoche </w:t>
      </w:r>
    </w:p>
    <w:p w:rsidR="00E31964" w:rsidRPr="00A14482" w:rsidRDefault="00E31964" w:rsidP="00D12F29">
      <w:pPr>
        <w:pStyle w:val="BodyText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 w:cs="Arial"/>
          <w:color w:val="CC2C30"/>
          <w:sz w:val="24"/>
          <w:szCs w:val="24"/>
        </w:rPr>
        <w:t>vom 19. bis 24. März 2017 in Tramin, Rechtenthal</w:t>
      </w:r>
    </w:p>
    <w:p w:rsidR="00E31964" w:rsidRDefault="00E31964" w:rsidP="00D12F29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</w:p>
    <w:p w:rsidR="00E31964" w:rsidRDefault="00E31964" w:rsidP="00D12F29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 w:rsidRPr="00A73EA4">
        <w:rPr>
          <w:rFonts w:ascii="Verdana" w:hAnsi="Verdana" w:cs="Arial"/>
          <w:sz w:val="18"/>
          <w:szCs w:val="18"/>
        </w:rPr>
        <w:t xml:space="preserve">Bitte schicken Sie das </w:t>
      </w:r>
      <w:r w:rsidRPr="00A73EA4">
        <w:rPr>
          <w:rFonts w:ascii="Verdana" w:hAnsi="Verdana" w:cs="Arial"/>
          <w:b/>
          <w:bCs/>
          <w:sz w:val="18"/>
          <w:szCs w:val="18"/>
        </w:rPr>
        <w:t>ausgefüllte Formular</w:t>
      </w:r>
      <w:r w:rsidRPr="00A73EA4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bis spätestens </w:t>
      </w:r>
    </w:p>
    <w:p w:rsidR="00E31964" w:rsidRDefault="00E31964" w:rsidP="00D12F29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color w:val="CC2C30"/>
        </w:rPr>
        <w:t>Freitag</w:t>
      </w:r>
      <w:r w:rsidRPr="00A14482">
        <w:rPr>
          <w:rFonts w:ascii="Verdana" w:hAnsi="Verdana" w:cs="Arial"/>
          <w:b/>
          <w:bCs/>
          <w:color w:val="CC2C30"/>
        </w:rPr>
        <w:t xml:space="preserve">, </w:t>
      </w:r>
      <w:r>
        <w:rPr>
          <w:rFonts w:ascii="Verdana" w:hAnsi="Verdana" w:cs="Arial"/>
          <w:b/>
          <w:bCs/>
          <w:color w:val="CC2C30"/>
        </w:rPr>
        <w:t>20</w:t>
      </w:r>
      <w:r w:rsidRPr="00A14482">
        <w:rPr>
          <w:rFonts w:ascii="Verdana" w:hAnsi="Verdana" w:cs="Arial"/>
          <w:b/>
          <w:bCs/>
          <w:color w:val="CC2C30"/>
        </w:rPr>
        <w:t xml:space="preserve">. </w:t>
      </w:r>
      <w:r>
        <w:rPr>
          <w:rFonts w:ascii="Verdana" w:hAnsi="Verdana" w:cs="Arial"/>
          <w:b/>
          <w:bCs/>
          <w:color w:val="CC2C30"/>
        </w:rPr>
        <w:t xml:space="preserve">Jänner 2017 </w:t>
      </w:r>
      <w:r w:rsidRPr="00A73EA4">
        <w:rPr>
          <w:rFonts w:ascii="Verdana" w:hAnsi="Verdana" w:cs="Arial"/>
          <w:b/>
          <w:bCs/>
          <w:sz w:val="18"/>
          <w:szCs w:val="18"/>
        </w:rPr>
        <w:t xml:space="preserve">per </w:t>
      </w:r>
    </w:p>
    <w:p w:rsidR="00E31964" w:rsidRDefault="00E31964" w:rsidP="00D12F29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E-Mail an: </w:t>
      </w:r>
      <w:hyperlink r:id="rId7" w:history="1">
        <w:r w:rsidRPr="00D265F1">
          <w:rPr>
            <w:rStyle w:val="Hyperlink"/>
            <w:rFonts w:ascii="Verdana" w:hAnsi="Verdana" w:cs="Arial"/>
            <w:b/>
            <w:bCs/>
            <w:sz w:val="18"/>
            <w:szCs w:val="18"/>
          </w:rPr>
          <w:t>iris.gatterer@schule.suedtirol.it</w:t>
        </w:r>
      </w:hyperlink>
    </w:p>
    <w:p w:rsidR="00E31964" w:rsidRDefault="00E31964" w:rsidP="00D12F29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Sprachen- und Realgymnasium Bruneck</w:t>
      </w:r>
    </w:p>
    <w:p w:rsidR="00E31964" w:rsidRPr="00A73EA4" w:rsidRDefault="00E31964" w:rsidP="00D12F29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z. H.  Iris Gatterer</w:t>
      </w:r>
    </w:p>
    <w:p w:rsidR="00E31964" w:rsidRPr="00A73EA4" w:rsidRDefault="00E31964" w:rsidP="00D12F29">
      <w:pPr>
        <w:pStyle w:val="Normal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p w:rsidR="00E31964" w:rsidRPr="00D12F29" w:rsidRDefault="00E31964" w:rsidP="00D12F29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961"/>
      </w:tblGrid>
      <w:tr w:rsidR="00E31964" w:rsidRPr="00A73EA4">
        <w:trPr>
          <w:cantSplit/>
        </w:trPr>
        <w:tc>
          <w:tcPr>
            <w:tcW w:w="9481" w:type="dxa"/>
            <w:gridSpan w:val="2"/>
            <w:shd w:val="clear" w:color="auto" w:fill="E6E6E6"/>
          </w:tcPr>
          <w:p w:rsidR="00E31964" w:rsidRPr="00A73EA4" w:rsidRDefault="00E31964" w:rsidP="00D12F29">
            <w:pPr>
              <w:pStyle w:val="Normal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Schule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31964" w:rsidRPr="009F6173">
        <w:tc>
          <w:tcPr>
            <w:tcW w:w="2520" w:type="dxa"/>
            <w:vAlign w:val="center"/>
          </w:tcPr>
          <w:p w:rsidR="00E31964" w:rsidRPr="009F6173" w:rsidRDefault="00E31964" w:rsidP="00BC4995">
            <w:pPr>
              <w:pStyle w:val="Heading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Schule/Adresse:</w:t>
            </w:r>
          </w:p>
        </w:tc>
        <w:tc>
          <w:tcPr>
            <w:tcW w:w="6961" w:type="dxa"/>
            <w:vAlign w:val="center"/>
          </w:tcPr>
          <w:p w:rsidR="00E31964" w:rsidRPr="009F6173" w:rsidRDefault="00E31964" w:rsidP="00BC4995">
            <w:pPr>
              <w:pStyle w:val="Heading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E31964" w:rsidRPr="009F6173">
        <w:tc>
          <w:tcPr>
            <w:tcW w:w="2520" w:type="dxa"/>
            <w:vAlign w:val="center"/>
          </w:tcPr>
          <w:p w:rsidR="00E31964" w:rsidRPr="009F6173" w:rsidRDefault="00E31964" w:rsidP="00BC4995">
            <w:pPr>
              <w:pStyle w:val="Heading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Direktor</w:t>
            </w:r>
            <w:r>
              <w:rPr>
                <w:rFonts w:ascii="Verdana" w:hAnsi="Verdana"/>
                <w:sz w:val="18"/>
                <w:szCs w:val="18"/>
              </w:rPr>
              <w:t>/in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61" w:type="dxa"/>
            <w:vAlign w:val="center"/>
          </w:tcPr>
          <w:p w:rsidR="00E31964" w:rsidRPr="009F6173" w:rsidRDefault="00E31964" w:rsidP="00BC4995">
            <w:pPr>
              <w:pStyle w:val="Heading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E31964" w:rsidRPr="009F6173">
        <w:tc>
          <w:tcPr>
            <w:tcW w:w="2520" w:type="dxa"/>
            <w:vAlign w:val="center"/>
          </w:tcPr>
          <w:p w:rsidR="00E31964" w:rsidRPr="009F6173" w:rsidRDefault="00E31964" w:rsidP="00BC4995">
            <w:pPr>
              <w:pStyle w:val="Heading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Verantwortliche Lehrperson:</w:t>
            </w:r>
          </w:p>
        </w:tc>
        <w:tc>
          <w:tcPr>
            <w:tcW w:w="6961" w:type="dxa"/>
            <w:vAlign w:val="center"/>
          </w:tcPr>
          <w:p w:rsidR="00E31964" w:rsidRPr="009F6173" w:rsidRDefault="00E31964" w:rsidP="00BC4995">
            <w:pPr>
              <w:pStyle w:val="Heading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31964" w:rsidRDefault="00E31964"/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5883"/>
        <w:gridCol w:w="1078"/>
      </w:tblGrid>
      <w:tr w:rsidR="00E31964" w:rsidRPr="009F6173">
        <w:tc>
          <w:tcPr>
            <w:tcW w:w="2520" w:type="dxa"/>
            <w:vAlign w:val="center"/>
          </w:tcPr>
          <w:p w:rsidR="00E31964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 xml:space="preserve">Gemeldete </w:t>
            </w:r>
          </w:p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Schüler/innen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83" w:type="dxa"/>
            <w:vAlign w:val="center"/>
          </w:tcPr>
          <w:p w:rsidR="00E31964" w:rsidRPr="00D12F29" w:rsidRDefault="00E31964" w:rsidP="00BC4995">
            <w:pPr>
              <w:pStyle w:val="Heading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1078" w:type="dxa"/>
            <w:vAlign w:val="center"/>
          </w:tcPr>
          <w:p w:rsidR="00E31964" w:rsidRPr="009F6173" w:rsidRDefault="00E31964" w:rsidP="00BC4995">
            <w:pPr>
              <w:pStyle w:val="Heading4"/>
              <w:tabs>
                <w:tab w:val="left" w:pos="284"/>
              </w:tabs>
              <w:ind w:left="284" w:hanging="284"/>
              <w:jc w:val="center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Klasse</w:t>
            </w:r>
          </w:p>
        </w:tc>
      </w:tr>
      <w:tr w:rsidR="00E31964" w:rsidRPr="009F6173">
        <w:trPr>
          <w:trHeight w:val="442"/>
        </w:trPr>
        <w:tc>
          <w:tcPr>
            <w:tcW w:w="2520" w:type="dxa"/>
            <w:vAlign w:val="center"/>
          </w:tcPr>
          <w:p w:rsidR="00E31964" w:rsidRPr="00D12F29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5883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31964" w:rsidRPr="009F6173">
        <w:trPr>
          <w:trHeight w:val="535"/>
        </w:trPr>
        <w:tc>
          <w:tcPr>
            <w:tcW w:w="2520" w:type="dxa"/>
            <w:vAlign w:val="center"/>
          </w:tcPr>
          <w:p w:rsidR="00E31964" w:rsidRPr="00D12F29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5883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31964" w:rsidRPr="009F6173">
        <w:trPr>
          <w:trHeight w:val="529"/>
        </w:trPr>
        <w:tc>
          <w:tcPr>
            <w:tcW w:w="2520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1. Reserve</w:t>
            </w:r>
          </w:p>
        </w:tc>
        <w:tc>
          <w:tcPr>
            <w:tcW w:w="5883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31964" w:rsidRPr="009F6173">
        <w:trPr>
          <w:trHeight w:val="345"/>
        </w:trPr>
        <w:tc>
          <w:tcPr>
            <w:tcW w:w="2520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2. Reserve</w:t>
            </w:r>
          </w:p>
        </w:tc>
        <w:tc>
          <w:tcPr>
            <w:tcW w:w="5883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E31964" w:rsidRPr="009F6173" w:rsidRDefault="00E31964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31964" w:rsidRPr="00D12F29" w:rsidRDefault="00E31964" w:rsidP="00D12F29">
      <w:pPr>
        <w:rPr>
          <w:szCs w:val="18"/>
        </w:rPr>
      </w:pPr>
    </w:p>
    <w:p w:rsidR="00E31964" w:rsidRPr="00D12F29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Pr="00D12F29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Pr="00D12F29">
        <w:rPr>
          <w:rFonts w:ascii="Verdana" w:hAnsi="Verdana"/>
          <w:b/>
          <w:sz w:val="18"/>
          <w:szCs w:val="18"/>
        </w:rPr>
        <w:t>Unterschrift des Direktors</w:t>
      </w:r>
      <w:r>
        <w:rPr>
          <w:rFonts w:ascii="Verdana" w:hAnsi="Verdana"/>
          <w:b/>
          <w:sz w:val="18"/>
          <w:szCs w:val="18"/>
        </w:rPr>
        <w:t>/der Direktorin</w:t>
      </w:r>
      <w:r w:rsidRPr="00D12F29">
        <w:rPr>
          <w:rFonts w:ascii="Verdana" w:hAnsi="Verdana"/>
          <w:b/>
          <w:sz w:val="18"/>
          <w:szCs w:val="18"/>
        </w:rPr>
        <w:t>:</w:t>
      </w: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p w:rsidR="00E31964" w:rsidRDefault="00E31964" w:rsidP="00D12F29">
      <w:pPr>
        <w:rPr>
          <w:rFonts w:ascii="Verdana" w:hAnsi="Verdana"/>
          <w:b/>
          <w:sz w:val="18"/>
          <w:szCs w:val="18"/>
        </w:rPr>
      </w:pPr>
    </w:p>
    <w:sectPr w:rsidR="00E31964" w:rsidSect="002C1C8B">
      <w:headerReference w:type="default" r:id="rId8"/>
      <w:footerReference w:type="default" r:id="rId9"/>
      <w:pgSz w:w="11906" w:h="16838" w:code="9"/>
      <w:pgMar w:top="851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964" w:rsidRDefault="00E31964">
      <w:r>
        <w:separator/>
      </w:r>
    </w:p>
  </w:endnote>
  <w:endnote w:type="continuationSeparator" w:id="0">
    <w:p w:rsidR="00E31964" w:rsidRDefault="00E3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964" w:rsidRPr="00C3665F" w:rsidRDefault="00E31964">
    <w:pPr>
      <w:pStyle w:val="Footer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964" w:rsidRDefault="00E31964">
      <w:r>
        <w:separator/>
      </w:r>
    </w:p>
  </w:footnote>
  <w:footnote w:type="continuationSeparator" w:id="0">
    <w:p w:rsidR="00E31964" w:rsidRDefault="00E31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341" w:type="dxa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E31964" w:rsidRPr="00F97F5B">
      <w:trPr>
        <w:cantSplit/>
        <w:trHeight w:hRule="exact" w:val="460"/>
      </w:trPr>
      <w:tc>
        <w:tcPr>
          <w:tcW w:w="4990" w:type="dxa"/>
        </w:tcPr>
        <w:p w:rsidR="00E31964" w:rsidRDefault="00E31964" w:rsidP="007E238E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:rsidR="00E31964" w:rsidRDefault="00E31964" w:rsidP="007E238E">
          <w:pPr>
            <w:jc w:val="center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ild 1" o:spid="_x0000_i1026" type="#_x0000_t75" alt="LW_Adler_SW_8x10" style="width:44.4pt;height:57.6pt;visibility:visible">
                <v:imagedata r:id="rId1" o:title=""/>
              </v:shape>
            </w:pict>
          </w:r>
        </w:p>
      </w:tc>
      <w:tc>
        <w:tcPr>
          <w:tcW w:w="4990" w:type="dxa"/>
        </w:tcPr>
        <w:p w:rsidR="00E31964" w:rsidRPr="00E76D9F" w:rsidRDefault="00E31964" w:rsidP="007E238E">
          <w:pPr>
            <w:pStyle w:val="Header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E31964" w:rsidRPr="00F97F5B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</w:tcBorders>
        </w:tcPr>
        <w:p w:rsidR="00E31964" w:rsidRPr="00D7362E" w:rsidRDefault="00E31964" w:rsidP="007E238E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D7362E">
            <w:rPr>
              <w:b/>
              <w:sz w:val="18"/>
              <w:szCs w:val="18"/>
            </w:rPr>
            <w:t>Deutsches Bildungsressort</w:t>
          </w:r>
        </w:p>
        <w:p w:rsidR="00E31964" w:rsidRPr="00D7362E" w:rsidRDefault="00E31964" w:rsidP="007E238E">
          <w:pPr>
            <w:spacing w:before="60" w:line="200" w:lineRule="exact"/>
            <w:jc w:val="right"/>
            <w:rPr>
              <w:b/>
              <w:sz w:val="18"/>
              <w:szCs w:val="18"/>
            </w:rPr>
          </w:pPr>
          <w:r w:rsidRPr="00D7362E">
            <w:rPr>
              <w:rFonts w:cs="Arial"/>
              <w:sz w:val="18"/>
              <w:szCs w:val="18"/>
            </w:rPr>
            <w:t>Bereich Innovation und Beratung</w:t>
          </w:r>
        </w:p>
      </w:tc>
      <w:tc>
        <w:tcPr>
          <w:tcW w:w="1361" w:type="dxa"/>
          <w:vMerge/>
        </w:tcPr>
        <w:p w:rsidR="00E31964" w:rsidRPr="00E76D9F" w:rsidRDefault="00E31964" w:rsidP="007E238E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:rsidR="00E31964" w:rsidRPr="00D7362E" w:rsidRDefault="00E31964" w:rsidP="007E238E">
          <w:pPr>
            <w:spacing w:before="70" w:line="200" w:lineRule="exact"/>
            <w:rPr>
              <w:b/>
              <w:sz w:val="18"/>
              <w:szCs w:val="18"/>
              <w:lang w:val="it-IT"/>
            </w:rPr>
          </w:pPr>
          <w:r w:rsidRPr="00D7362E">
            <w:rPr>
              <w:b/>
              <w:sz w:val="18"/>
              <w:szCs w:val="18"/>
              <w:lang w:val="it-IT"/>
            </w:rPr>
            <w:t>Dipartimento I</w:t>
          </w:r>
          <w:r>
            <w:rPr>
              <w:b/>
              <w:sz w:val="18"/>
              <w:szCs w:val="18"/>
              <w:lang w:val="it-IT"/>
            </w:rPr>
            <w:t>struzione e formazione</w:t>
          </w:r>
          <w:r w:rsidRPr="00D7362E">
            <w:rPr>
              <w:b/>
              <w:sz w:val="18"/>
              <w:szCs w:val="18"/>
              <w:lang w:val="it-IT"/>
            </w:rPr>
            <w:t xml:space="preserve"> tedesca</w:t>
          </w:r>
        </w:p>
        <w:p w:rsidR="00E31964" w:rsidRPr="00D7362E" w:rsidRDefault="00E31964" w:rsidP="007E238E">
          <w:pPr>
            <w:spacing w:before="60" w:line="200" w:lineRule="exact"/>
            <w:rPr>
              <w:b/>
              <w:sz w:val="18"/>
              <w:szCs w:val="18"/>
              <w:lang w:val="it-IT"/>
            </w:rPr>
          </w:pPr>
          <w:r w:rsidRPr="00D7362E">
            <w:rPr>
              <w:rFonts w:cs="Arial"/>
              <w:sz w:val="18"/>
              <w:szCs w:val="18"/>
              <w:lang w:val="it-IT"/>
            </w:rPr>
            <w:t>Area innovazione e consulenza</w:t>
          </w:r>
        </w:p>
      </w:tc>
    </w:tr>
  </w:tbl>
  <w:p w:rsidR="00E31964" w:rsidRPr="00A73EA4" w:rsidRDefault="00E31964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4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5"/>
  </w:num>
  <w:num w:numId="5">
    <w:abstractNumId w:val="24"/>
  </w:num>
  <w:num w:numId="6">
    <w:abstractNumId w:val="6"/>
  </w:num>
  <w:num w:numId="7">
    <w:abstractNumId w:val="21"/>
  </w:num>
  <w:num w:numId="8">
    <w:abstractNumId w:val="13"/>
  </w:num>
  <w:num w:numId="9">
    <w:abstractNumId w:val="14"/>
  </w:num>
  <w:num w:numId="10">
    <w:abstractNumId w:val="8"/>
  </w:num>
  <w:num w:numId="11">
    <w:abstractNumId w:val="12"/>
  </w:num>
  <w:num w:numId="12">
    <w:abstractNumId w:val="4"/>
  </w:num>
  <w:num w:numId="13">
    <w:abstractNumId w:val="16"/>
  </w:num>
  <w:num w:numId="14">
    <w:abstractNumId w:val="20"/>
  </w:num>
  <w:num w:numId="15">
    <w:abstractNumId w:val="10"/>
  </w:num>
  <w:num w:numId="16">
    <w:abstractNumId w:val="25"/>
  </w:num>
  <w:num w:numId="17">
    <w:abstractNumId w:val="1"/>
  </w:num>
  <w:num w:numId="18">
    <w:abstractNumId w:val="17"/>
  </w:num>
  <w:num w:numId="19">
    <w:abstractNumId w:val="15"/>
  </w:num>
  <w:num w:numId="20">
    <w:abstractNumId w:val="3"/>
  </w:num>
  <w:num w:numId="21">
    <w:abstractNumId w:val="9"/>
  </w:num>
  <w:num w:numId="22">
    <w:abstractNumId w:val="19"/>
  </w:num>
  <w:num w:numId="23">
    <w:abstractNumId w:val="18"/>
  </w:num>
  <w:num w:numId="24">
    <w:abstractNumId w:val="7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68C4"/>
    <w:rsid w:val="00067DF3"/>
    <w:rsid w:val="000A089C"/>
    <w:rsid w:val="000C05BC"/>
    <w:rsid w:val="00133E97"/>
    <w:rsid w:val="00136CEF"/>
    <w:rsid w:val="001405E3"/>
    <w:rsid w:val="00155B7C"/>
    <w:rsid w:val="001A7E5D"/>
    <w:rsid w:val="001D7572"/>
    <w:rsid w:val="002846CF"/>
    <w:rsid w:val="002B52FF"/>
    <w:rsid w:val="002C1C8B"/>
    <w:rsid w:val="002C548F"/>
    <w:rsid w:val="00317DD8"/>
    <w:rsid w:val="00353651"/>
    <w:rsid w:val="0039266A"/>
    <w:rsid w:val="003B1E09"/>
    <w:rsid w:val="003B37E1"/>
    <w:rsid w:val="003E12A7"/>
    <w:rsid w:val="00491D62"/>
    <w:rsid w:val="004F14F9"/>
    <w:rsid w:val="004F5A9B"/>
    <w:rsid w:val="005050E1"/>
    <w:rsid w:val="005A2B63"/>
    <w:rsid w:val="005B4CF1"/>
    <w:rsid w:val="00644403"/>
    <w:rsid w:val="0065163B"/>
    <w:rsid w:val="00691C9F"/>
    <w:rsid w:val="006C16BD"/>
    <w:rsid w:val="006C3D1B"/>
    <w:rsid w:val="006C7AE5"/>
    <w:rsid w:val="006D4CD1"/>
    <w:rsid w:val="006E53B8"/>
    <w:rsid w:val="007328CD"/>
    <w:rsid w:val="007329DC"/>
    <w:rsid w:val="00743272"/>
    <w:rsid w:val="00756A1C"/>
    <w:rsid w:val="00760924"/>
    <w:rsid w:val="00764C02"/>
    <w:rsid w:val="00786D5E"/>
    <w:rsid w:val="007E1CAA"/>
    <w:rsid w:val="007E238E"/>
    <w:rsid w:val="00834C4F"/>
    <w:rsid w:val="0087367D"/>
    <w:rsid w:val="008F1133"/>
    <w:rsid w:val="00930B5F"/>
    <w:rsid w:val="009B1651"/>
    <w:rsid w:val="009E5589"/>
    <w:rsid w:val="009F6173"/>
    <w:rsid w:val="00A14482"/>
    <w:rsid w:val="00A22589"/>
    <w:rsid w:val="00A35C26"/>
    <w:rsid w:val="00A466E3"/>
    <w:rsid w:val="00A73EA4"/>
    <w:rsid w:val="00B85A1B"/>
    <w:rsid w:val="00BB7BEF"/>
    <w:rsid w:val="00BC4995"/>
    <w:rsid w:val="00BD6A78"/>
    <w:rsid w:val="00BF5C66"/>
    <w:rsid w:val="00C30452"/>
    <w:rsid w:val="00C3665F"/>
    <w:rsid w:val="00C43F44"/>
    <w:rsid w:val="00C50B01"/>
    <w:rsid w:val="00C7011C"/>
    <w:rsid w:val="00C7045B"/>
    <w:rsid w:val="00C74803"/>
    <w:rsid w:val="00C866A8"/>
    <w:rsid w:val="00C95768"/>
    <w:rsid w:val="00CA5011"/>
    <w:rsid w:val="00CC4953"/>
    <w:rsid w:val="00CF75F3"/>
    <w:rsid w:val="00D12ABD"/>
    <w:rsid w:val="00D12F29"/>
    <w:rsid w:val="00D265F1"/>
    <w:rsid w:val="00D32AF0"/>
    <w:rsid w:val="00D7362E"/>
    <w:rsid w:val="00D8410B"/>
    <w:rsid w:val="00D85397"/>
    <w:rsid w:val="00D9095E"/>
    <w:rsid w:val="00DE2511"/>
    <w:rsid w:val="00DF3685"/>
    <w:rsid w:val="00DF789D"/>
    <w:rsid w:val="00E31964"/>
    <w:rsid w:val="00E568C4"/>
    <w:rsid w:val="00E65ABA"/>
    <w:rsid w:val="00E76D9F"/>
    <w:rsid w:val="00EA6BC3"/>
    <w:rsid w:val="00ED4533"/>
    <w:rsid w:val="00EE606C"/>
    <w:rsid w:val="00EF222D"/>
    <w:rsid w:val="00F77579"/>
    <w:rsid w:val="00F97F5B"/>
    <w:rsid w:val="00FA00B0"/>
    <w:rsid w:val="00FA745F"/>
    <w:rsid w:val="00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F29"/>
    <w:pPr>
      <w:jc w:val="both"/>
    </w:pPr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cs="Arial"/>
      <w:color w:val="808080"/>
      <w:spacing w:val="-8"/>
      <w:lang w:val="it-IT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right="-108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12F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12F29"/>
    <w:pPr>
      <w:spacing w:before="240" w:after="60"/>
      <w:outlineLvl w:val="6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12F2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/>
      <w:b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z w:val="20"/>
    </w:rPr>
  </w:style>
  <w:style w:type="paragraph" w:styleId="BodyText">
    <w:name w:val="Body Text"/>
    <w:basedOn w:val="Normal"/>
    <w:link w:val="BodyTextChar"/>
    <w:uiPriority w:val="99"/>
    <w:pPr>
      <w:autoSpaceDE w:val="0"/>
      <w:autoSpaceDN w:val="0"/>
      <w:jc w:val="center"/>
    </w:pPr>
    <w:rPr>
      <w:b/>
      <w:bCs/>
      <w:sz w:val="36"/>
      <w:szCs w:val="3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uiPriority w:val="99"/>
    <w:pPr>
      <w:ind w:left="720"/>
    </w:pPr>
    <w:rPr>
      <w:rFonts w:ascii="Comic Sans MS" w:hAnsi="Comic Sans MS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uiPriority w:val="99"/>
    <w:pPr>
      <w:ind w:left="-360"/>
    </w:pPr>
    <w:rPr>
      <w:rFonts w:cs="Arial"/>
      <w:bCs/>
      <w:szCs w:val="3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z w:val="20"/>
    </w:rPr>
  </w:style>
  <w:style w:type="paragraph" w:styleId="BodyText3">
    <w:name w:val="Body Text 3"/>
    <w:basedOn w:val="Normal"/>
    <w:link w:val="BodyText3Char"/>
    <w:uiPriority w:val="99"/>
    <w:pPr>
      <w:autoSpaceDE w:val="0"/>
      <w:autoSpaceDN w:val="0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Arial" w:hAnsi="Arial"/>
      <w:sz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uiPriority w:val="99"/>
    <w:pPr>
      <w:ind w:left="36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ascii="Arial" w:hAnsi="Arial"/>
      <w:sz w:val="16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odyText2">
    <w:name w:val="Body Text 2"/>
    <w:basedOn w:val="Normal"/>
    <w:link w:val="BodyText2Char"/>
    <w:uiPriority w:val="99"/>
    <w:pPr>
      <w:ind w:right="-108"/>
    </w:pPr>
    <w:rPr>
      <w:rFonts w:cs="Aria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Arial" w:hAnsi="Arial"/>
      <w:sz w:val="20"/>
    </w:rPr>
  </w:style>
  <w:style w:type="character" w:customStyle="1" w:styleId="fett">
    <w:name w:val=".. fett"/>
    <w:uiPriority w:val="99"/>
    <w:rsid w:val="00A73EA4"/>
    <w:rPr>
      <w:b/>
    </w:rPr>
  </w:style>
  <w:style w:type="paragraph" w:customStyle="1" w:styleId="absatzohneabstand">
    <w:name w:val="&gt; absatz ohne abstand"/>
    <w:basedOn w:val="Normal"/>
    <w:next w:val="Normal"/>
    <w:uiPriority w:val="99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0">
    <w:name w:val=". normal"/>
    <w:uiPriority w:val="99"/>
    <w:rsid w:val="00A73EA4"/>
  </w:style>
  <w:style w:type="paragraph" w:customStyle="1" w:styleId="linie">
    <w:name w:val="&gt;&gt; linie"/>
    <w:basedOn w:val="Normal"/>
    <w:next w:val="Normal"/>
    <w:uiPriority w:val="99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paragraph" w:customStyle="1" w:styleId="p16">
    <w:name w:val="p16"/>
    <w:basedOn w:val="Normal"/>
    <w:uiPriority w:val="99"/>
    <w:rsid w:val="00D12F29"/>
    <w:pPr>
      <w:tabs>
        <w:tab w:val="left" w:pos="3840"/>
        <w:tab w:val="left" w:pos="4260"/>
      </w:tabs>
      <w:spacing w:line="300" w:lineRule="atLeast"/>
      <w:ind w:left="3440" w:hanging="432"/>
      <w:jc w:val="left"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rsid w:val="00D12F2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329DC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Nachname">
    <w:name w:val="Name Nachname"/>
    <w:basedOn w:val="Normal"/>
    <w:uiPriority w:val="99"/>
    <w:rsid w:val="007E238E"/>
    <w:pPr>
      <w:spacing w:line="240" w:lineRule="exact"/>
      <w:jc w:val="right"/>
    </w:pPr>
    <w:rPr>
      <w:noProof/>
      <w:sz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50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84</Words>
  <Characters>531</Characters>
  <Application>Microsoft Office Word</Application>
  <DocSecurity>0</DocSecurity>
  <Lines>0</Lines>
  <Paragraphs>0</Paragraphs>
  <ScaleCrop>false</ScaleCrop>
  <Company>Deutsches Schulamt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Andrea Mucha</cp:lastModifiedBy>
  <cp:revision>6</cp:revision>
  <cp:lastPrinted>2016-11-30T14:23:00Z</cp:lastPrinted>
  <dcterms:created xsi:type="dcterms:W3CDTF">2016-11-20T14:13:00Z</dcterms:created>
  <dcterms:modified xsi:type="dcterms:W3CDTF">2016-11-30T14:23:00Z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1663642108</vt:i4>
  </property>
  <property fmtid="{D5CDD505-2E9C-101B-9397-08002B2CF9AE}" pid="3" name="_EmailSubject">
    <vt:lpwstr>Mitteilung zur Mathematik-Modellierungswoche</vt:lpwstr>
  </property>
  <property fmtid="{D5CDD505-2E9C-101B-9397-08002B2CF9AE}" pid="4" name="_AuthorEmail">
    <vt:lpwstr>Karin.Hoeller@provinz.bz.it</vt:lpwstr>
  </property>
  <property fmtid="{D5CDD505-2E9C-101B-9397-08002B2CF9AE}" pid="5" name="_AuthorEmailDisplayName">
    <vt:lpwstr>Hoeller, Karin</vt:lpwstr>
  </property>
  <property fmtid="{D5CDD505-2E9C-101B-9397-08002B2CF9AE}" pid="6" name="_PreviousAdHocReviewCycleID">
    <vt:i4>-1764267520</vt:i4>
  </property>
  <property fmtid="{D5CDD505-2E9C-101B-9397-08002B2CF9AE}" pid="7" name="_ReviewingToolsShownOnce">
    <vt:lpwstr/>
  </property>
</Properties>
</file>